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7A" w:rsidRPr="00B159E4" w:rsidRDefault="007C684A" w:rsidP="001A3B7A">
      <w:pPr>
        <w:pStyle w:val="ab"/>
        <w:tabs>
          <w:tab w:val="left" w:pos="7825"/>
        </w:tabs>
        <w:spacing w:before="0"/>
        <w:rPr>
          <w:rFonts w:asciiTheme="minorHAnsi" w:hAnsiTheme="minorHAnsi" w:cs="Calibri"/>
          <w:sz w:val="20"/>
          <w:lang w:val="en-US"/>
        </w:rPr>
      </w:pPr>
      <w:r w:rsidRPr="00B159E4">
        <w:rPr>
          <w:rFonts w:asciiTheme="minorHAnsi" w:hAnsiTheme="minorHAnsi" w:cs="Calibri"/>
          <w:sz w:val="20"/>
          <w:lang w:val="en-US"/>
        </w:rPr>
        <w:t>M</w:t>
      </w:r>
      <w:r w:rsidR="00435DDD" w:rsidRPr="00B159E4">
        <w:rPr>
          <w:rFonts w:asciiTheme="minorHAnsi" w:hAnsiTheme="minorHAnsi" w:cs="Calibri"/>
          <w:sz w:val="20"/>
          <w:lang w:val="en-US"/>
        </w:rPr>
        <w:t>inistry of N</w:t>
      </w:r>
      <w:r w:rsidR="00E47CE3" w:rsidRPr="00B159E4">
        <w:rPr>
          <w:rFonts w:asciiTheme="minorHAnsi" w:hAnsiTheme="minorHAnsi" w:cs="Calibri"/>
          <w:sz w:val="20"/>
          <w:lang w:val="en-US"/>
        </w:rPr>
        <w:t>ational economy of the</w:t>
      </w:r>
      <w:r w:rsidRPr="00B159E4">
        <w:rPr>
          <w:rFonts w:asciiTheme="minorHAnsi" w:hAnsiTheme="minorHAnsi" w:cs="Calibri"/>
          <w:sz w:val="20"/>
          <w:lang w:val="en-US"/>
        </w:rPr>
        <w:t xml:space="preserve"> R</w:t>
      </w:r>
      <w:r w:rsidR="00E47CE3" w:rsidRPr="00B159E4">
        <w:rPr>
          <w:rFonts w:asciiTheme="minorHAnsi" w:hAnsiTheme="minorHAnsi" w:cs="Calibri"/>
          <w:sz w:val="20"/>
          <w:lang w:val="en-US"/>
        </w:rPr>
        <w:t>epublic</w:t>
      </w:r>
      <w:r w:rsidR="0068395E" w:rsidRPr="00B159E4">
        <w:rPr>
          <w:rFonts w:asciiTheme="minorHAnsi" w:hAnsiTheme="minorHAnsi" w:cs="Calibri"/>
          <w:sz w:val="20"/>
          <w:lang w:val="en-US"/>
        </w:rPr>
        <w:t xml:space="preserve"> of </w:t>
      </w:r>
      <w:r w:rsidRPr="00B159E4">
        <w:rPr>
          <w:rFonts w:asciiTheme="minorHAnsi" w:hAnsiTheme="minorHAnsi" w:cs="Calibri"/>
          <w:sz w:val="20"/>
          <w:lang w:val="en-US"/>
        </w:rPr>
        <w:t>K</w:t>
      </w:r>
      <w:r w:rsidR="00E47CE3" w:rsidRPr="00B159E4">
        <w:rPr>
          <w:rFonts w:asciiTheme="minorHAnsi" w:hAnsiTheme="minorHAnsi" w:cs="Calibri"/>
          <w:sz w:val="20"/>
          <w:lang w:val="en-US"/>
        </w:rPr>
        <w:t>azakhstan</w:t>
      </w:r>
    </w:p>
    <w:p w:rsidR="007C684A" w:rsidRPr="00B159E4" w:rsidRDefault="00944E6F" w:rsidP="001A3B7A">
      <w:pPr>
        <w:pStyle w:val="ab"/>
        <w:tabs>
          <w:tab w:val="left" w:pos="7825"/>
        </w:tabs>
        <w:spacing w:before="0"/>
        <w:rPr>
          <w:rFonts w:asciiTheme="minorHAnsi" w:hAnsiTheme="minorHAnsi" w:cs="Calibri"/>
          <w:sz w:val="20"/>
          <w:lang w:val="en-US"/>
        </w:rPr>
      </w:pPr>
      <w:r w:rsidRPr="00B159E4">
        <w:rPr>
          <w:rFonts w:asciiTheme="minorHAnsi" w:hAnsiTheme="minorHAnsi" w:cs="Calibri"/>
          <w:sz w:val="20"/>
          <w:lang w:val="en-US"/>
        </w:rPr>
        <w:t>Committee o</w:t>
      </w:r>
      <w:r w:rsidR="003A350F" w:rsidRPr="00B159E4">
        <w:rPr>
          <w:rFonts w:asciiTheme="minorHAnsi" w:hAnsiTheme="minorHAnsi" w:cs="Calibri"/>
          <w:sz w:val="20"/>
          <w:lang w:val="en-US"/>
        </w:rPr>
        <w:t>n</w:t>
      </w:r>
      <w:r w:rsidRPr="00B159E4">
        <w:rPr>
          <w:rFonts w:asciiTheme="minorHAnsi" w:hAnsiTheme="minorHAnsi" w:cs="Calibri"/>
          <w:sz w:val="20"/>
          <w:lang w:val="en-US"/>
        </w:rPr>
        <w:t xml:space="preserve"> Statistics</w:t>
      </w:r>
    </w:p>
    <w:p w:rsidR="009F5798" w:rsidRPr="00B159E4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B159E4" w:rsidRDefault="00D37811" w:rsidP="00391CD6">
      <w:pPr>
        <w:ind w:left="5670" w:firstLine="0"/>
        <w:rPr>
          <w:rFonts w:asciiTheme="minorHAnsi" w:hAnsiTheme="minorHAnsi" w:cs="Calibri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sz w:val="18"/>
          <w:szCs w:val="18"/>
          <w:lang w:val="en-US"/>
        </w:rPr>
        <w:t xml:space="preserve">Pursuant to the </w:t>
      </w:r>
      <w:r w:rsidR="00046D76" w:rsidRPr="00B159E4">
        <w:rPr>
          <w:rFonts w:asciiTheme="minorHAnsi" w:hAnsiTheme="minorHAnsi" w:cs="Calibri"/>
          <w:sz w:val="18"/>
          <w:szCs w:val="18"/>
          <w:lang w:val="en-US"/>
        </w:rPr>
        <w:t>«</w:t>
      </w:r>
      <w:r w:rsidRPr="00B159E4">
        <w:rPr>
          <w:rFonts w:asciiTheme="minorHAnsi" w:hAnsiTheme="minorHAnsi" w:cs="Calibri"/>
          <w:sz w:val="18"/>
          <w:szCs w:val="18"/>
          <w:lang w:val="en-US"/>
        </w:rPr>
        <w:t>Civil Code of the Republic of Kazakhstan (special part)</w:t>
      </w:r>
      <w:r w:rsidR="00046D76" w:rsidRPr="00B159E4">
        <w:rPr>
          <w:rFonts w:asciiTheme="minorHAnsi" w:hAnsiTheme="minorHAnsi" w:cs="Calibri"/>
          <w:sz w:val="18"/>
          <w:szCs w:val="18"/>
          <w:lang w:val="en-US"/>
        </w:rPr>
        <w:t>»</w:t>
      </w:r>
      <w:r w:rsidRPr="00B159E4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B159E4">
        <w:rPr>
          <w:rFonts w:asciiTheme="minorHAnsi" w:hAnsiTheme="minorHAnsi" w:cs="Calibri"/>
          <w:sz w:val="18"/>
          <w:szCs w:val="18"/>
          <w:lang w:val="en-US"/>
        </w:rPr>
        <w:t>the given material is not</w:t>
      </w:r>
      <w:r w:rsidR="00752E2A" w:rsidRPr="00B159E4">
        <w:rPr>
          <w:rFonts w:asciiTheme="minorHAnsi" w:hAnsiTheme="minorHAnsi" w:cs="Calibri"/>
          <w:sz w:val="18"/>
          <w:szCs w:val="18"/>
          <w:lang w:val="en-US"/>
        </w:rPr>
        <w:t xml:space="preserve"> to be reproduced (copied),</w:t>
      </w:r>
      <w:r w:rsidR="00BD00BD" w:rsidRPr="00B159E4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B159E4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CD7DD6" w:rsidRPr="00B159E4">
        <w:rPr>
          <w:rFonts w:asciiTheme="minorHAnsi" w:hAnsiTheme="minorHAnsi" w:cs="Calibri"/>
          <w:sz w:val="18"/>
          <w:szCs w:val="18"/>
          <w:lang w:val="en-US"/>
        </w:rPr>
        <w:t xml:space="preserve">Committee </w:t>
      </w:r>
      <w:r w:rsidR="009F5798" w:rsidRPr="00B159E4">
        <w:rPr>
          <w:rFonts w:asciiTheme="minorHAnsi" w:hAnsiTheme="minorHAnsi" w:cs="Calibri"/>
          <w:sz w:val="18"/>
          <w:szCs w:val="18"/>
          <w:lang w:val="en-US"/>
        </w:rPr>
        <w:t>o</w:t>
      </w:r>
      <w:r w:rsidR="003A350F" w:rsidRPr="00B159E4">
        <w:rPr>
          <w:rFonts w:asciiTheme="minorHAnsi" w:hAnsiTheme="minorHAnsi" w:cs="Calibri"/>
          <w:sz w:val="18"/>
          <w:szCs w:val="18"/>
          <w:lang w:val="en-US"/>
        </w:rPr>
        <w:t>n</w:t>
      </w:r>
      <w:r w:rsidR="009F5798" w:rsidRPr="00B159E4">
        <w:rPr>
          <w:rFonts w:asciiTheme="minorHAnsi" w:hAnsiTheme="minorHAnsi" w:cs="Calibri"/>
          <w:sz w:val="18"/>
          <w:szCs w:val="18"/>
          <w:lang w:val="en-US"/>
        </w:rPr>
        <w:t xml:space="preserve"> Statistics of the </w:t>
      </w:r>
      <w:r w:rsidR="00CD7DD6" w:rsidRPr="00B159E4">
        <w:rPr>
          <w:rFonts w:asciiTheme="minorHAnsi" w:hAnsiTheme="minorHAnsi" w:cs="Calibri"/>
          <w:sz w:val="18"/>
          <w:szCs w:val="18"/>
          <w:lang w:val="en-US"/>
        </w:rPr>
        <w:t xml:space="preserve">Ministry of National economy of the </w:t>
      </w:r>
      <w:r w:rsidR="009F5798" w:rsidRPr="00B159E4">
        <w:rPr>
          <w:rFonts w:asciiTheme="minorHAnsi" w:hAnsiTheme="minorHAnsi" w:cs="Calibri"/>
          <w:sz w:val="18"/>
          <w:szCs w:val="18"/>
          <w:lang w:val="en-US"/>
        </w:rPr>
        <w:t>Republic of Kazakhstan should be necessarily mentioned when statistical information i</w:t>
      </w:r>
      <w:r w:rsidR="00486D26" w:rsidRPr="00B159E4">
        <w:rPr>
          <w:rFonts w:asciiTheme="minorHAnsi" w:hAnsiTheme="minorHAnsi" w:cs="Calibri"/>
          <w:sz w:val="18"/>
          <w:szCs w:val="18"/>
          <w:lang w:val="en-US"/>
        </w:rPr>
        <w:t>s used in publications (issues)</w:t>
      </w:r>
      <w:r w:rsidR="00825C36" w:rsidRPr="00B159E4">
        <w:rPr>
          <w:rFonts w:asciiTheme="minorHAnsi" w:hAnsiTheme="minorHAnsi" w:cs="Calibri"/>
          <w:sz w:val="18"/>
          <w:szCs w:val="18"/>
          <w:lang w:val="en-US"/>
        </w:rPr>
        <w:t>.</w:t>
      </w:r>
    </w:p>
    <w:p w:rsidR="009F5798" w:rsidRPr="00B159E4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B159E4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B159E4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B159E4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B159E4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B159E4">
        <w:rPr>
          <w:rFonts w:asciiTheme="minorHAnsi" w:hAnsiTheme="minorHAnsi" w:cs="Calibri"/>
          <w:b/>
          <w:sz w:val="40"/>
          <w:szCs w:val="40"/>
          <w:lang w:val="en-US"/>
        </w:rPr>
        <w:t>economic development</w:t>
      </w:r>
      <w:r w:rsidR="00915149" w:rsidRPr="00B159E4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="00E47CE3" w:rsidRPr="00B159E4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9F5798" w:rsidRPr="00B159E4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B159E4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B159E4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B159E4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B159E4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B159E4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B159E4" w:rsidRDefault="00000CFA" w:rsidP="00AD10E3">
      <w:pPr>
        <w:jc w:val="left"/>
        <w:rPr>
          <w:rFonts w:asciiTheme="minorHAnsi" w:hAnsiTheme="minorHAnsi" w:cs="Calibri"/>
          <w:b/>
          <w:lang w:val="en-US"/>
        </w:rPr>
      </w:pPr>
      <w:r w:rsidRPr="00B159E4">
        <w:rPr>
          <w:rFonts w:asciiTheme="minorHAnsi" w:hAnsiTheme="minorHAnsi" w:cs="Calibri"/>
          <w:b/>
          <w:lang w:val="en-US"/>
        </w:rPr>
        <w:t>January</w:t>
      </w:r>
      <w:r w:rsidR="00555926" w:rsidRPr="00B159E4">
        <w:rPr>
          <w:rFonts w:asciiTheme="minorHAnsi" w:hAnsiTheme="minorHAnsi" w:cs="Calibri"/>
          <w:b/>
          <w:lang w:val="kk-KZ"/>
        </w:rPr>
        <w:t>-</w:t>
      </w:r>
      <w:proofErr w:type="gramStart"/>
      <w:r w:rsidR="00393DF7" w:rsidRPr="00B159E4">
        <w:rPr>
          <w:rFonts w:asciiTheme="minorHAnsi" w:hAnsiTheme="minorHAnsi" w:cs="Calibri"/>
          <w:b/>
          <w:lang w:val="en-US"/>
        </w:rPr>
        <w:t xml:space="preserve">August </w:t>
      </w:r>
      <w:r w:rsidR="000F02A7" w:rsidRPr="00B159E4">
        <w:rPr>
          <w:rFonts w:asciiTheme="minorHAnsi" w:hAnsiTheme="minorHAnsi" w:cs="Calibri"/>
          <w:b/>
          <w:lang w:val="en-US"/>
        </w:rPr>
        <w:t xml:space="preserve"> </w:t>
      </w:r>
      <w:r w:rsidR="00C151E4" w:rsidRPr="00B159E4">
        <w:rPr>
          <w:rFonts w:asciiTheme="minorHAnsi" w:hAnsiTheme="minorHAnsi" w:cs="Calibri"/>
          <w:b/>
          <w:lang w:val="en-US"/>
        </w:rPr>
        <w:t>20</w:t>
      </w:r>
      <w:r w:rsidRPr="00B159E4">
        <w:rPr>
          <w:rFonts w:asciiTheme="minorHAnsi" w:hAnsiTheme="minorHAnsi" w:cs="Calibri"/>
          <w:b/>
          <w:lang w:val="en-US"/>
        </w:rPr>
        <w:t>20</w:t>
      </w:r>
      <w:proofErr w:type="gramEnd"/>
    </w:p>
    <w:p w:rsidR="009F1395" w:rsidRPr="00B159E4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B159E4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B159E4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B159E4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B159E4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B159E4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B159E4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B159E4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B159E4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B159E4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B159E4">
        <w:rPr>
          <w:rFonts w:asciiTheme="minorHAnsi" w:hAnsiTheme="minorHAnsi" w:cs="Calibri"/>
          <w:b/>
          <w:sz w:val="16"/>
          <w:szCs w:val="16"/>
          <w:lang w:val="en-US"/>
        </w:rPr>
        <w:t>2020</w:t>
      </w:r>
    </w:p>
    <w:p w:rsidR="009C5E00" w:rsidRPr="00B159E4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B159E4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B159E4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="00D052BE" w:rsidRPr="00B159E4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2F4EB6" w:rsidRPr="00B159E4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555926" w:rsidRPr="00B159E4">
        <w:rPr>
          <w:rFonts w:asciiTheme="minorHAnsi" w:hAnsiTheme="minorHAnsi" w:cs="Calibri"/>
          <w:b/>
          <w:sz w:val="18"/>
          <w:szCs w:val="18"/>
          <w:lang w:val="en-US"/>
        </w:rPr>
        <w:t>-</w:t>
      </w:r>
      <w:r w:rsidR="00393DF7" w:rsidRPr="00B159E4">
        <w:rPr>
          <w:rFonts w:asciiTheme="minorHAnsi" w:hAnsiTheme="minorHAnsi" w:cs="Calibri"/>
          <w:b/>
          <w:sz w:val="18"/>
          <w:szCs w:val="18"/>
          <w:lang w:val="en-US"/>
        </w:rPr>
        <w:t>August</w:t>
      </w:r>
      <w:r w:rsidR="00760812" w:rsidRPr="00B159E4">
        <w:rPr>
          <w:rFonts w:asciiTheme="minorHAnsi" w:hAnsiTheme="minorHAnsi" w:cs="Calibri"/>
          <w:b/>
          <w:sz w:val="18"/>
          <w:szCs w:val="18"/>
          <w:lang w:val="en-US"/>
        </w:rPr>
        <w:t xml:space="preserve"> 2020</w:t>
      </w:r>
      <w:r w:rsidR="00D1382B" w:rsidRPr="00B159E4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B159E4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B159E4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B159E4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B159E4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B159E4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B159E4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3902F7" w:rsidRPr="00B159E4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393DF7" w:rsidRPr="00B159E4">
        <w:rPr>
          <w:rFonts w:asciiTheme="minorHAnsi" w:hAnsiTheme="minorHAnsi" w:cs="Calibri"/>
          <w:color w:val="auto"/>
          <w:sz w:val="18"/>
          <w:szCs w:val="18"/>
          <w:lang w:val="en-US"/>
        </w:rPr>
        <w:t>August</w:t>
      </w:r>
      <w:r w:rsidR="00555926" w:rsidRPr="00B159E4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 2020</w:t>
      </w:r>
      <w:r w:rsidR="00760812" w:rsidRPr="00B159E4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B159E4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B159E4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B159E4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B159E4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B159E4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B159E4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B159E4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B159E4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</w:t>
      </w:r>
      <w:proofErr w:type="gramStart"/>
      <w:r w:rsidR="00C151E4" w:rsidRPr="00B159E4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street</w:t>
      </w:r>
      <w:proofErr w:type="gramEnd"/>
    </w:p>
    <w:p w:rsidR="00C151E4" w:rsidRPr="00B159E4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151E4" w:rsidRPr="00B159E4" w:rsidRDefault="00435DDD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>Ministry of National e</w:t>
      </w:r>
      <w:r w:rsidR="00C151E4"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>conomy of the Republic of Kazakhstan</w:t>
      </w:r>
    </w:p>
    <w:p w:rsidR="008173EE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color w:val="auto"/>
          <w:sz w:val="18"/>
          <w:szCs w:val="18"/>
          <w:lang w:val="en-US"/>
        </w:rPr>
        <w:t>Committee</w:t>
      </w:r>
      <w:r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o</w:t>
      </w:r>
      <w:r w:rsidR="003A350F" w:rsidRPr="00B159E4">
        <w:rPr>
          <w:rFonts w:asciiTheme="minorHAnsi" w:hAnsiTheme="minorHAnsi" w:cs="Calibri"/>
          <w:color w:val="auto"/>
          <w:spacing w:val="6"/>
          <w:sz w:val="18"/>
          <w:szCs w:val="18"/>
          <w:lang w:val="en-US"/>
        </w:rPr>
        <w:t>n</w:t>
      </w:r>
      <w:r w:rsidR="003A350F"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Statistics</w:t>
      </w:r>
    </w:p>
    <w:p w:rsidR="003A350F" w:rsidRPr="00B159E4" w:rsidRDefault="003A350F" w:rsidP="003A350F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B9659D" w:rsidRPr="00B159E4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E-mail: </w:t>
      </w:r>
      <w:r w:rsidR="00D06D65"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>e.stat@economy.gov.kz</w:t>
      </w:r>
    </w:p>
    <w:p w:rsidR="009C5E00" w:rsidRPr="00B159E4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B159E4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B159E4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B159E4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B159E4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B159E4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B159E4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B159E4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B159E4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523705" w:rsidRPr="00B159E4">
        <w:rPr>
          <w:rFonts w:asciiTheme="minorHAnsi" w:hAnsiTheme="minorHAnsi" w:cs="Calibri"/>
          <w:spacing w:val="9"/>
          <w:sz w:val="18"/>
          <w:szCs w:val="18"/>
          <w:lang w:val="en-US"/>
        </w:rPr>
        <w:t xml:space="preserve"> </w:t>
      </w:r>
      <w:proofErr w:type="gramStart"/>
      <w:r w:rsidR="00C96EDA" w:rsidRPr="00B159E4">
        <w:rPr>
          <w:rFonts w:asciiTheme="minorHAnsi" w:hAnsiTheme="minorHAnsi" w:cs="Calibri"/>
          <w:spacing w:val="9"/>
          <w:sz w:val="18"/>
          <w:szCs w:val="18"/>
          <w:lang w:val="en-GB"/>
        </w:rPr>
        <w:t>it</w:t>
      </w:r>
      <w:proofErr w:type="gramEnd"/>
      <w:r w:rsidR="00C96EDA" w:rsidRPr="00B159E4">
        <w:rPr>
          <w:rFonts w:asciiTheme="minorHAnsi" w:hAnsiTheme="minorHAnsi" w:cs="Calibri"/>
          <w:spacing w:val="9"/>
          <w:sz w:val="18"/>
          <w:szCs w:val="18"/>
          <w:lang w:val="en-GB"/>
        </w:rPr>
        <w:t xml:space="preserve"> is abse</w:t>
      </w:r>
      <w:r w:rsidR="00034C29" w:rsidRPr="00B159E4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B159E4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B159E4">
        <w:rPr>
          <w:rFonts w:asciiTheme="minorHAnsi" w:hAnsiTheme="minorHAnsi" w:cs="Calibri"/>
          <w:spacing w:val="5"/>
          <w:sz w:val="18"/>
          <w:szCs w:val="18"/>
          <w:lang w:val="en-GB"/>
        </w:rPr>
        <w:t>0</w:t>
      </w:r>
      <w:proofErr w:type="gramStart"/>
      <w:r w:rsidRPr="00B159E4">
        <w:rPr>
          <w:rFonts w:asciiTheme="minorHAnsi" w:hAnsiTheme="minorHAnsi" w:cs="Calibri"/>
          <w:spacing w:val="5"/>
          <w:sz w:val="18"/>
          <w:szCs w:val="18"/>
          <w:lang w:val="en-GB"/>
        </w:rPr>
        <w:t>,0</w:t>
      </w:r>
      <w:proofErr w:type="gramEnd"/>
      <w:r w:rsidRPr="00B159E4">
        <w:rPr>
          <w:rFonts w:asciiTheme="minorHAnsi" w:hAnsiTheme="minorHAnsi" w:cs="Calibri"/>
          <w:spacing w:val="5"/>
          <w:sz w:val="18"/>
          <w:szCs w:val="18"/>
          <w:lang w:val="en-GB"/>
        </w:rPr>
        <w:t xml:space="preserve"> – a small quantity</w:t>
      </w:r>
    </w:p>
    <w:p w:rsidR="004C24BB" w:rsidRPr="00B159E4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x – </w:t>
      </w:r>
      <w:proofErr w:type="gramStart"/>
      <w:r w:rsidRPr="00B159E4">
        <w:rPr>
          <w:rFonts w:asciiTheme="minorHAnsi" w:hAnsiTheme="minorHAnsi" w:cs="Calibri"/>
          <w:spacing w:val="5"/>
          <w:sz w:val="18"/>
          <w:szCs w:val="18"/>
          <w:lang w:val="en-US"/>
        </w:rPr>
        <w:t>data</w:t>
      </w:r>
      <w:proofErr w:type="gramEnd"/>
      <w:r w:rsidRPr="00B159E4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 are confedential</w:t>
      </w:r>
    </w:p>
    <w:p w:rsidR="009C5E00" w:rsidRPr="00B159E4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B159E4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</w:t>
      </w:r>
      <w:proofErr w:type="gramStart"/>
      <w:r w:rsidRPr="00B159E4">
        <w:rPr>
          <w:rFonts w:asciiTheme="minorHAnsi" w:hAnsiTheme="minorHAnsi" w:cs="Calibri"/>
          <w:spacing w:val="6"/>
          <w:sz w:val="18"/>
          <w:szCs w:val="18"/>
          <w:lang w:val="en-GB"/>
        </w:rPr>
        <w:t>data</w:t>
      </w:r>
      <w:proofErr w:type="gramEnd"/>
      <w:r w:rsidRPr="00B159E4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 are </w:t>
      </w:r>
      <w:r w:rsidR="00034C29" w:rsidRPr="00B159E4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B159E4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B159E4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B159E4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B159E4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B159E4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B159E4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B159E4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B159E4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B159E4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B159E4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B159E4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B159E4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393DF7" w:rsidRDefault="00AE461C" w:rsidP="00391CD6">
      <w:pPr>
        <w:pStyle w:val="a0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AE461C" w:rsidRPr="00393DF7" w:rsidRDefault="00AE461C" w:rsidP="00391CD6">
      <w:pPr>
        <w:pStyle w:val="a0"/>
        <w:ind w:firstLine="0"/>
        <w:rPr>
          <w:rFonts w:asciiTheme="minorHAnsi" w:hAnsiTheme="minorHAnsi" w:cs="Calibri"/>
          <w:color w:val="FF0000"/>
          <w:sz w:val="18"/>
          <w:szCs w:val="18"/>
          <w:lang w:val="kk-KZ"/>
        </w:rPr>
      </w:pPr>
    </w:p>
    <w:p w:rsidR="00041818" w:rsidRPr="00393DF7" w:rsidRDefault="00041818" w:rsidP="00391CD6">
      <w:pPr>
        <w:pStyle w:val="a0"/>
        <w:ind w:firstLine="0"/>
        <w:rPr>
          <w:rFonts w:asciiTheme="minorHAnsi" w:hAnsiTheme="minorHAnsi" w:cs="Calibri"/>
          <w:color w:val="FF0000"/>
          <w:sz w:val="18"/>
          <w:szCs w:val="18"/>
          <w:lang w:val="kk-KZ"/>
        </w:rPr>
      </w:pPr>
    </w:p>
    <w:p w:rsidR="00041818" w:rsidRPr="00393DF7" w:rsidRDefault="00041818" w:rsidP="00391CD6">
      <w:pPr>
        <w:pStyle w:val="a0"/>
        <w:ind w:firstLine="0"/>
        <w:rPr>
          <w:rFonts w:asciiTheme="minorHAnsi" w:hAnsiTheme="minorHAnsi" w:cs="Calibri"/>
          <w:color w:val="FF0000"/>
          <w:sz w:val="18"/>
          <w:szCs w:val="18"/>
          <w:lang w:val="kk-KZ"/>
        </w:rPr>
      </w:pPr>
    </w:p>
    <w:p w:rsidR="00AE461C" w:rsidRPr="00393DF7" w:rsidRDefault="00AE461C" w:rsidP="00391CD6">
      <w:pPr>
        <w:pStyle w:val="a0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AE461C" w:rsidRPr="00393DF7" w:rsidRDefault="00AE461C" w:rsidP="00391CD6">
      <w:pPr>
        <w:pStyle w:val="a0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AE461C" w:rsidRPr="00393DF7" w:rsidRDefault="00AE461C" w:rsidP="00391CD6">
      <w:pPr>
        <w:pStyle w:val="a0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A004CA" w:rsidRPr="00B159E4" w:rsidRDefault="00A004CA" w:rsidP="00391CD6">
      <w:pPr>
        <w:pStyle w:val="Abz1Eng"/>
        <w:jc w:val="right"/>
        <w:rPr>
          <w:rFonts w:asciiTheme="minorHAnsi" w:hAnsiTheme="minorHAnsi" w:cs="Calibri"/>
          <w:sz w:val="14"/>
          <w:szCs w:val="14"/>
        </w:rPr>
      </w:pPr>
      <w:r w:rsidRPr="00B159E4">
        <w:rPr>
          <w:rFonts w:asciiTheme="minorHAnsi" w:hAnsiTheme="minorHAnsi" w:cs="Calibri"/>
          <w:i/>
          <w:sz w:val="14"/>
          <w:szCs w:val="14"/>
        </w:rPr>
        <w:t xml:space="preserve">© </w:t>
      </w:r>
      <w:r w:rsidR="009240F0" w:rsidRPr="00B159E4">
        <w:rPr>
          <w:rFonts w:asciiTheme="minorHAnsi" w:hAnsiTheme="minorHAnsi" w:cs="Calibri"/>
          <w:i/>
          <w:sz w:val="14"/>
          <w:szCs w:val="14"/>
        </w:rPr>
        <w:t xml:space="preserve">Ministry of National economy of the Republic of Kazakhstan </w:t>
      </w:r>
      <w:r w:rsidRPr="00B159E4">
        <w:rPr>
          <w:rFonts w:asciiTheme="minorHAnsi" w:hAnsiTheme="minorHAnsi" w:cs="Calibri"/>
          <w:i/>
          <w:sz w:val="14"/>
          <w:szCs w:val="14"/>
        </w:rPr>
        <w:t>Committee on</w:t>
      </w:r>
      <w:r w:rsidR="000206DD" w:rsidRPr="00B159E4">
        <w:rPr>
          <w:rFonts w:asciiTheme="minorHAnsi" w:hAnsiTheme="minorHAnsi" w:cs="Calibri"/>
          <w:i/>
          <w:sz w:val="14"/>
          <w:szCs w:val="14"/>
        </w:rPr>
        <w:t xml:space="preserve"> Statistics</w:t>
      </w:r>
    </w:p>
    <w:p w:rsidR="009C5E00" w:rsidRPr="00DC17E4" w:rsidRDefault="009C5E00" w:rsidP="00391CD6">
      <w:pPr>
        <w:pageBreakBefore/>
        <w:jc w:val="center"/>
        <w:rPr>
          <w:rFonts w:asciiTheme="minorHAnsi" w:hAnsiTheme="minorHAnsi" w:cs="Calibri"/>
          <w:b/>
          <w:lang w:val="en-US"/>
        </w:rPr>
      </w:pPr>
      <w:r w:rsidRPr="00DC17E4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D90EF7" w:rsidRPr="00DC17E4" w:rsidTr="00352118">
        <w:tc>
          <w:tcPr>
            <w:tcW w:w="9639" w:type="dxa"/>
            <w:shd w:val="clear" w:color="auto" w:fill="auto"/>
          </w:tcPr>
          <w:p w:rsidR="009C5E00" w:rsidRPr="00DC17E4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D90EF7" w:rsidRPr="00DC17E4" w:rsidTr="00352118">
        <w:tc>
          <w:tcPr>
            <w:tcW w:w="9639" w:type="dxa"/>
            <w:shd w:val="clear" w:color="auto" w:fill="auto"/>
          </w:tcPr>
          <w:p w:rsidR="009C5E00" w:rsidRPr="00DC17E4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lang w:val="en-US"/>
              </w:rPr>
              <w:t>Labor and e</w:t>
            </w:r>
            <w:r w:rsidR="00760812" w:rsidRPr="00DC17E4">
              <w:rPr>
                <w:rFonts w:asciiTheme="minorHAnsi" w:hAnsiTheme="minorHAnsi"/>
              </w:rPr>
              <w:t>mployment statistics</w:t>
            </w:r>
            <w:r w:rsidR="00760812"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Fonts w:asciiTheme="minorHAnsi" w:hAnsiTheme="minorHAnsi"/>
              </w:rPr>
              <w:t>Prices 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lang w:val="en-US"/>
              </w:rPr>
              <w:t>Gross domestic product</w:t>
            </w:r>
            <w:r w:rsidRPr="00DC17E4">
              <w:rPr>
                <w:rFonts w:asciiTheme="minorHAnsi" w:hAnsiTheme="minorHAnsi"/>
                <w:lang w:val="kk-KZ"/>
              </w:rPr>
              <w:t xml:space="preserve"> </w:t>
            </w:r>
            <w:r w:rsidRPr="00DC17E4">
              <w:rPr>
                <w:rFonts w:asciiTheme="minorHAnsi" w:hAnsiTheme="minorHAnsi"/>
                <w:lang w:val="en-US"/>
              </w:rPr>
              <w:t>by method of production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DC17E4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DC17E4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DC17E4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</w:t>
            </w:r>
            <w:r w:rsidR="00BD00BD"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DC17E4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DC17E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DC17E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Fonts w:asciiTheme="minorHAnsi" w:hAnsiTheme="minorHAnsi"/>
              </w:rPr>
              <w:t>Domestic trade</w:t>
            </w:r>
            <w:r w:rsidRPr="00DC17E4">
              <w:rPr>
                <w:rFonts w:asciiTheme="minorHAnsi" w:hAnsiTheme="minorHAnsi"/>
                <w:lang w:val="en-US"/>
              </w:rPr>
              <w:t xml:space="preserve"> 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</w:t>
            </w:r>
            <w:r w:rsidR="00CD5B3E" w:rsidRPr="00DC17E4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lang w:val="en-US"/>
              </w:rPr>
              <w:t>Foreign and</w:t>
            </w:r>
            <w:r w:rsidRPr="00DC17E4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DC17E4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DC17E4">
              <w:rPr>
                <w:rStyle w:val="FontStyle177"/>
                <w:rFonts w:asciiTheme="minorHAnsi" w:hAnsiTheme="minorHAnsi"/>
                <w:b w:val="0"/>
                <w:sz w:val="20"/>
                <w:lang w:val="en-US"/>
              </w:rPr>
              <w:t xml:space="preserve"> </w:t>
            </w:r>
            <w:r w:rsidRPr="00DC17E4">
              <w:rPr>
                <w:rFonts w:asciiTheme="minorHAnsi" w:hAnsiTheme="minorHAnsi"/>
                <w:lang w:val="en-US"/>
              </w:rPr>
              <w:t>trade statistics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D90EF7" w:rsidRPr="00DC17E4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DC17E4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DC17E4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DC17E4">
              <w:rPr>
                <w:rFonts w:asciiTheme="minorHAnsi" w:hAnsiTheme="minorHAnsi"/>
                <w:lang w:val="en-US"/>
              </w:rPr>
              <w:t>, hunting</w:t>
            </w:r>
            <w:r w:rsidRPr="00DC17E4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</w:t>
            </w:r>
            <w:r w:rsidR="00AF64B2" w:rsidRPr="00DC17E4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DC17E4">
              <w:rPr>
                <w:rFonts w:asciiTheme="minorHAnsi" w:hAnsiTheme="minorHAnsi"/>
              </w:rPr>
              <w:t>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</w:t>
            </w:r>
            <w:r w:rsidR="00AF64B2" w:rsidRPr="00DC17E4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</w:t>
            </w:r>
            <w:r w:rsidR="00CD5B3E" w:rsidRPr="00DC17E4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C17E4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DC17E4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C17E4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DC17E4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DC17E4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DC17E4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</w:t>
            </w:r>
            <w:r w:rsidR="00CD5B3E" w:rsidRPr="00DC17E4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C17E4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DC17E4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DC17E4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C17E4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DC17E4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DC17E4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DC17E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DC17E4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C17E4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DC17E4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DC17E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DC17E4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DC17E4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C17E4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lang w:val="en-US"/>
              </w:rPr>
              <w:t>Labor and e</w:t>
            </w:r>
            <w:r w:rsidRPr="00DC17E4">
              <w:rPr>
                <w:rFonts w:asciiTheme="minorHAnsi" w:hAnsiTheme="minorHAnsi"/>
              </w:rPr>
              <w:t>mployment 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DC17E4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DC17E4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C17E4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Fonts w:asciiTheme="minorHAnsi" w:hAnsiTheme="minorHAnsi"/>
              </w:rPr>
              <w:t>Prices 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DC17E4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C17E4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DC17E4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DC17E4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DC17E4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DC17E4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DC17E4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DC17E4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DC17E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DC17E4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2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C17E4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DC17E4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2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D90EF7" w:rsidRPr="00DC17E4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C17E4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Fonts w:asciiTheme="minorHAnsi" w:hAnsiTheme="minorHAnsi"/>
              </w:rPr>
              <w:t>Domestic trade</w:t>
            </w:r>
            <w:r w:rsidRPr="00DC17E4">
              <w:rPr>
                <w:rFonts w:asciiTheme="minorHAnsi" w:hAnsiTheme="minorHAnsi"/>
                <w:lang w:val="en-US"/>
              </w:rPr>
              <w:t xml:space="preserve"> </w:t>
            </w:r>
            <w:r w:rsidRPr="00DC17E4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DC17E4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DC17E4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2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D90EF7" w:rsidRPr="00DC17E4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C17E4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DC17E4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2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D90EF7" w:rsidRPr="00DC17E4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C17E4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DC17E4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DC17E4">
              <w:rPr>
                <w:rFonts w:asciiTheme="minorHAnsi" w:hAnsiTheme="minorHAnsi"/>
              </w:rPr>
              <w:t>statistics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DC17E4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DC17E4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DC17E4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DC17E4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DC17E4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DC17E4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2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D90EF7" w:rsidRPr="00DC17E4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C17E4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DC17E4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DC17E4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DC17E4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DC17E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DC17E4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2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D90EF7" w:rsidRPr="00DC17E4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DC17E4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DC17E4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DC17E4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DC17E4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DC17E4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DC17E4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2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D90EF7" w:rsidRPr="00DC17E4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DC17E4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DC17E4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DC17E4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DC17E4">
              <w:rPr>
                <w:rFonts w:asciiTheme="minorHAnsi" w:hAnsiTheme="minorHAnsi" w:cs="Calibri"/>
                <w:szCs w:val="16"/>
              </w:rPr>
              <w:t>2</w:t>
            </w:r>
            <w:r w:rsidR="00A538EB" w:rsidRPr="00DC17E4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410391" w:rsidRPr="00B5551F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B5551F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B5551F" w:rsidRPr="00B73B0D" w:rsidRDefault="00B5551F" w:rsidP="00B5551F">
      <w:pPr>
        <w:pStyle w:val="First"/>
        <w:jc w:val="center"/>
        <w:rPr>
          <w:rFonts w:ascii="Calibri" w:hAnsi="Calibri"/>
          <w:b/>
          <w:sz w:val="18"/>
          <w:szCs w:val="18"/>
          <w:lang w:val="en-US"/>
        </w:rPr>
      </w:pPr>
      <w:r w:rsidRPr="00B5551F">
        <w:rPr>
          <w:rFonts w:ascii="Calibri" w:hAnsi="Calibri" w:cs="Calibri"/>
          <w:b/>
          <w:sz w:val="18"/>
          <w:szCs w:val="18"/>
          <w:lang w:val="en-US"/>
        </w:rPr>
        <w:t>Summary results of the socio-economic</w:t>
      </w:r>
      <w:r w:rsidRPr="00B73B0D">
        <w:rPr>
          <w:rFonts w:ascii="Calibri" w:hAnsi="Calibri" w:cs="Calibri"/>
          <w:b/>
          <w:sz w:val="18"/>
          <w:szCs w:val="18"/>
          <w:lang w:val="en-US"/>
        </w:rPr>
        <w:t xml:space="preserve"> development</w:t>
      </w:r>
    </w:p>
    <w:p w:rsidR="00B5551F" w:rsidRPr="00B73B0D" w:rsidRDefault="00B5551F" w:rsidP="00B5551F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 w:rsidRPr="00B73B0D">
        <w:rPr>
          <w:rFonts w:ascii="Calibri" w:hAnsi="Calibri" w:cs="Arial"/>
          <w:sz w:val="14"/>
          <w:szCs w:val="14"/>
          <w:lang w:val="en-US"/>
        </w:rPr>
        <w:t>July 2020</w:t>
      </w:r>
    </w:p>
    <w:tbl>
      <w:tblPr>
        <w:tblW w:w="4897" w:type="pct"/>
        <w:tblInd w:w="108" w:type="dxa"/>
        <w:tblLook w:val="01E0"/>
      </w:tblPr>
      <w:tblGrid>
        <w:gridCol w:w="3412"/>
        <w:gridCol w:w="1332"/>
        <w:gridCol w:w="1332"/>
        <w:gridCol w:w="1331"/>
        <w:gridCol w:w="1331"/>
        <w:gridCol w:w="1331"/>
      </w:tblGrid>
      <w:tr w:rsidR="00B5551F" w:rsidRPr="00B73B0D" w:rsidTr="00B6580F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January-July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July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January-July 2020 to January-July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July 2020 to July 2019</w:t>
            </w:r>
            <w:r w:rsidRPr="00B73B0D">
              <w:rPr>
                <w:rFonts w:ascii="Calibri" w:hAnsi="Calibri" w:cs="Arial"/>
                <w:sz w:val="14"/>
                <w:szCs w:val="14"/>
              </w:rPr>
              <w:t>,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July 2020 to June 2020</w:t>
            </w:r>
            <w:r w:rsidRPr="00B73B0D">
              <w:rPr>
                <w:rFonts w:ascii="Calibri" w:hAnsi="Calibri" w:cs="Arial"/>
                <w:sz w:val="14"/>
                <w:szCs w:val="14"/>
              </w:rPr>
              <w:t>,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B5551F" w:rsidRPr="00B73B0D" w:rsidTr="00B6580F">
        <w:tc>
          <w:tcPr>
            <w:tcW w:w="1694" w:type="pct"/>
            <w:tcBorders>
              <w:top w:val="single" w:sz="4" w:space="0" w:color="auto"/>
            </w:tcBorders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18 767 513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235 505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38 240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93 146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28 178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 xml:space="preserve">2,3 </w:t>
            </w:r>
            <w:r w:rsidRPr="00B73B0D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B73B0D">
              <w:rPr>
                <w:rFonts w:ascii="Calibri" w:hAnsi="Calibri" w:cs="Calibri"/>
                <w:sz w:val="14"/>
                <w:szCs w:val="14"/>
              </w:rPr>
              <w:t xml:space="preserve"> 1,9 </w:t>
            </w:r>
            <w:r w:rsidRPr="00B73B0D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73B0D">
              <w:rPr>
                <w:rFonts w:ascii="Calibri" w:hAnsi="Calibri" w:cs="Calibri"/>
                <w:bCs/>
                <w:sz w:val="14"/>
                <w:szCs w:val="14"/>
              </w:rPr>
              <w:t>7 648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73B0D">
              <w:rPr>
                <w:rFonts w:ascii="Calibri" w:hAnsi="Calibri" w:cs="Calibri"/>
                <w:bCs/>
                <w:sz w:val="14"/>
                <w:szCs w:val="14"/>
              </w:rPr>
              <w:t>588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44,0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73B0D">
              <w:rPr>
                <w:rFonts w:ascii="Calibri" w:hAnsi="Calibri" w:cs="Calibri"/>
                <w:bCs/>
                <w:sz w:val="14"/>
                <w:szCs w:val="14"/>
              </w:rPr>
              <w:t>14 273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73B0D">
              <w:rPr>
                <w:rFonts w:ascii="Calibri" w:hAnsi="Calibri" w:cs="Calibri"/>
                <w:bCs/>
                <w:sz w:val="14"/>
                <w:szCs w:val="14"/>
              </w:rPr>
              <w:t>3 296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55,4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58,0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129,7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3 781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640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72,7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44,8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76,3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1 954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279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62,0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55,8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100 349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12 365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56,9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48,1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92,2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63,9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Nominal money income (estimation, preliminary data), average per capita,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B73B0D">
              <w:rPr>
                <w:rFonts w:ascii="Calibri" w:hAnsi="Calibri" w:cs="Calibri"/>
                <w:bCs/>
                <w:sz w:val="14"/>
                <w:szCs w:val="14"/>
              </w:rPr>
              <w:t xml:space="preserve">771 285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111</w:t>
            </w:r>
            <w:r w:rsidRPr="00B73B0D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867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102,5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102,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9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102,2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33 687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99,2</w:t>
            </w:r>
          </w:p>
        </w:tc>
      </w:tr>
      <w:tr w:rsidR="00B5551F" w:rsidRPr="00B73B0D" w:rsidTr="00B6580F">
        <w:trPr>
          <w:trHeight w:val="110"/>
        </w:trPr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199,5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107,9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Unemployment rate,% 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(estimation)</w:t>
            </w:r>
            <w:r w:rsidRPr="00B73B0D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206 499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208 395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93,6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Real wage index, % (estimation)</w:t>
            </w:r>
            <w:r w:rsidRPr="00B73B0D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93,3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B73B0D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  <w:shd w:val="clear" w:color="auto" w:fill="FFFF00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 90,6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 86,3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 107,2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  <w:r w:rsidRPr="00B73B0D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  <w:r w:rsidRPr="00B73B0D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99,9</w:t>
            </w:r>
          </w:p>
        </w:tc>
      </w:tr>
      <w:tr w:rsidR="00B5551F" w:rsidRPr="00B73B0D" w:rsidTr="00B6580F">
        <w:trPr>
          <w:trHeight w:val="178"/>
        </w:trPr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B73B0D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83,9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77,8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113,0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B73B0D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32 178,2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4 931,3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88,3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90,6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Gross domestic product, billion </w:t>
            </w:r>
            <w:proofErr w:type="gramStart"/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tenge</w:t>
            </w:r>
            <w:proofErr w:type="gramEnd"/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 xml:space="preserve">(January-June 2020, </w:t>
            </w:r>
            <w:r w:rsidRPr="00B73B0D">
              <w:rPr>
                <w:rFonts w:ascii="Calibri" w:hAnsi="Calibri"/>
                <w:sz w:val="14"/>
                <w:szCs w:val="14"/>
                <w:lang w:val="en-US"/>
              </w:rPr>
              <w:t>preliminary data</w:t>
            </w: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,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%)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27 737,1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6 144,7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929,1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84,0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75,2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5 608,8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995,7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88,3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92,7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48 747,2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6 225,6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89,3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74,3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92,8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28 630,8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2 623,5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86,7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59,8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2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83,2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20 116,4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3 602,1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93,5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90,3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101,3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14 633,8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2 091,9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97,2</w:t>
            </w:r>
          </w:p>
        </w:tc>
      </w:tr>
      <w:tr w:rsidR="00B5551F" w:rsidRPr="00B73B0D" w:rsidTr="00B6580F">
        <w:trPr>
          <w:trHeight w:val="304"/>
        </w:trPr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B6580F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1 679,1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404,1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116,3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1 968,5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365,5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89,2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62,2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2 122,3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358,3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91,7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43687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B73B0D">
              <w:rPr>
                <w:rFonts w:ascii="Calibri" w:hAnsi="Calibri" w:cs="Calibri"/>
                <w:sz w:val="14"/>
                <w:szCs w:val="14"/>
              </w:rPr>
              <w:t>326,3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49,7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96,2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105,6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499,2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74,2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23 570,7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118,4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104,1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 xml:space="preserve">2 </w:t>
            </w:r>
            <w:r w:rsidRPr="00B73B0D">
              <w:rPr>
                <w:rFonts w:ascii="Calibri" w:hAnsi="Calibri" w:cs="Arial"/>
                <w:sz w:val="14"/>
                <w:szCs w:val="14"/>
              </w:rPr>
              <w:lastRenderedPageBreak/>
              <w:t>885,3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129,0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103,6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Deposits in bank system, billion tenge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20 685,4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117,1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104,1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9 982,6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115,9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103,0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13 932,0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11 921,9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100,4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  <w:lang w:val="en-US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(on April 1,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10 344,7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 (on April 1, 2020)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55 558,1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443687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B5551F" w:rsidRPr="00B73B0D" w:rsidRDefault="00B5551F" w:rsidP="00B5551F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 w:rsidRPr="00B73B0D">
        <w:rPr>
          <w:rFonts w:ascii="Calibri" w:hAnsi="Calibri" w:cs="Arial"/>
          <w:sz w:val="14"/>
          <w:szCs w:val="14"/>
          <w:lang w:val="en-US"/>
        </w:rPr>
        <w:t>August 2020</w:t>
      </w:r>
    </w:p>
    <w:tbl>
      <w:tblPr>
        <w:tblW w:w="4897" w:type="pct"/>
        <w:tblInd w:w="108" w:type="dxa"/>
        <w:tblLook w:val="01E0"/>
      </w:tblPr>
      <w:tblGrid>
        <w:gridCol w:w="3412"/>
        <w:gridCol w:w="1332"/>
        <w:gridCol w:w="1332"/>
        <w:gridCol w:w="1331"/>
        <w:gridCol w:w="1331"/>
        <w:gridCol w:w="1331"/>
      </w:tblGrid>
      <w:tr w:rsidR="00B5551F" w:rsidRPr="00B73B0D" w:rsidTr="00B6580F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January-August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August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January-August 2020 to January-August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August 2020 to August 2019</w:t>
            </w:r>
            <w:r w:rsidRPr="00B73B0D">
              <w:rPr>
                <w:rFonts w:ascii="Calibri" w:hAnsi="Calibri" w:cs="Arial"/>
                <w:sz w:val="14"/>
                <w:szCs w:val="14"/>
              </w:rPr>
              <w:t>,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51F" w:rsidRPr="00B73B0D" w:rsidRDefault="00B5551F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August 2020 to July 2020</w:t>
            </w:r>
            <w:r w:rsidRPr="00B73B0D">
              <w:rPr>
                <w:rFonts w:ascii="Calibri" w:hAnsi="Calibri" w:cs="Arial"/>
                <w:sz w:val="14"/>
                <w:szCs w:val="14"/>
              </w:rPr>
              <w:t>,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B5551F" w:rsidRPr="00B73B0D" w:rsidTr="00B6580F">
        <w:tc>
          <w:tcPr>
            <w:tcW w:w="1694" w:type="pct"/>
            <w:tcBorders>
              <w:top w:val="single" w:sz="4" w:space="0" w:color="auto"/>
            </w:tcBorders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vAlign w:val="bottom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6580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                      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Nominal money income (estimation, preliminary data), average per capita,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/>
                <w:sz w:val="14"/>
                <w:szCs w:val="14"/>
                <w:lang w:val="en-US"/>
              </w:rPr>
              <w:t>36 077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/>
                <w:sz w:val="14"/>
                <w:szCs w:val="14"/>
                <w:lang w:val="en-US"/>
              </w:rPr>
              <w:t>107.1</w:t>
            </w:r>
          </w:p>
        </w:tc>
      </w:tr>
      <w:tr w:rsidR="00B5551F" w:rsidRPr="00B73B0D" w:rsidTr="00B6580F">
        <w:trPr>
          <w:trHeight w:val="110"/>
        </w:trPr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219,2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109,9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Unemployment rate,% 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data)</w:t>
            </w:r>
            <w:r w:rsidRPr="00B73B0D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39A4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207</w:t>
            </w:r>
            <w:r w:rsidRPr="00B73B0D">
              <w:rPr>
                <w:rFonts w:ascii="Calibri" w:hAnsi="Calibri"/>
                <w:sz w:val="14"/>
                <w:szCs w:val="14"/>
                <w:lang w:val="en-US"/>
              </w:rPr>
              <w:t xml:space="preserve"> 090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39A4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211 226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39A4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39A4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39A4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data)</w:t>
            </w:r>
            <w:r w:rsidRPr="00B73B0D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101,3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B73B0D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 102,0   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B5551F" w:rsidRPr="00B73B0D" w:rsidTr="00B6580F">
        <w:trPr>
          <w:trHeight w:val="178"/>
        </w:trPr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38 121,2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5 943,1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114,0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7 041,2</w:t>
            </w:r>
          </w:p>
        </w:tc>
        <w:tc>
          <w:tcPr>
            <w:tcW w:w="661" w:type="pct"/>
            <w:shd w:val="clear" w:color="auto" w:fill="auto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896,5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87,9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B5551F" w:rsidRPr="00B73B0D" w:rsidRDefault="00B5551F" w:rsidP="00443687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96,4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6 808,8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1200</w:t>
            </w:r>
            <w:r w:rsidRPr="00B73B0D">
              <w:rPr>
                <w:rFonts w:ascii="Calibri" w:hAnsi="Calibri"/>
                <w:sz w:val="14"/>
                <w:szCs w:val="14"/>
              </w:rPr>
              <w:t>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120,2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16 868,1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2 234,4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</w:tr>
      <w:tr w:rsidR="00B5551F" w:rsidRPr="00B73B0D" w:rsidTr="00B6580F">
        <w:trPr>
          <w:trHeight w:val="304"/>
        </w:trPr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B6580F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2 418,9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tabs>
                <w:tab w:val="left" w:pos="1125"/>
              </w:tabs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739,9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174,3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2 375,9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407,4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B73B0D">
              <w:rPr>
                <w:rFonts w:ascii="Calibri" w:hAnsi="Calibri" w:cs="Arial"/>
                <w:sz w:val="14"/>
                <w:szCs w:val="14"/>
              </w:rPr>
              <w:t>111,2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113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2 477,6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f0"/>
              <w:ind w:left="-113"/>
              <w:rPr>
                <w:rFonts w:ascii="Calibri" w:hAnsi="Calibri"/>
                <w:sz w:val="14"/>
                <w:szCs w:val="14"/>
              </w:rPr>
            </w:pPr>
            <w:r w:rsidRPr="00B73B0D">
              <w:rPr>
                <w:rFonts w:ascii="Calibri" w:hAnsi="Calibri"/>
                <w:sz w:val="14"/>
                <w:szCs w:val="14"/>
              </w:rPr>
              <w:t>355,3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92,9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376,5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7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50,2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 xml:space="preserve">   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73B0D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25,1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109,1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574,2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74,5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B73B0D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443687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(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B73B0D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</w:tcPr>
          <w:p w:rsidR="00B5551F" w:rsidRPr="00B73B0D" w:rsidRDefault="00B5551F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551F" w:rsidRPr="00B73B0D" w:rsidTr="00B6580F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B5551F" w:rsidRPr="00B73B0D" w:rsidRDefault="00B5551F" w:rsidP="00B6580F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73B0D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551F" w:rsidRPr="00B73B0D" w:rsidRDefault="00B5551F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73B0D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</w:tbl>
    <w:p w:rsidR="00B5551F" w:rsidRPr="00B73B0D" w:rsidRDefault="00B5551F" w:rsidP="00B159E4">
      <w:pPr>
        <w:pStyle w:val="afd"/>
        <w:ind w:left="284" w:firstLine="0"/>
        <w:rPr>
          <w:rFonts w:cs="Tahoma"/>
          <w:i/>
          <w:sz w:val="14"/>
          <w:szCs w:val="14"/>
          <w:lang w:val="en-US"/>
        </w:rPr>
      </w:pPr>
      <w:r w:rsidRPr="00B73B0D">
        <w:rPr>
          <w:rFonts w:cs="Tahoma"/>
          <w:i/>
          <w:sz w:val="14"/>
          <w:szCs w:val="14"/>
          <w:vertAlign w:val="superscript"/>
          <w:lang w:val="en-US"/>
        </w:rPr>
        <w:t xml:space="preserve">1) </w:t>
      </w:r>
      <w:r w:rsidRPr="00B73B0D">
        <w:rPr>
          <w:rFonts w:cs="Tahoma"/>
          <w:i/>
          <w:sz w:val="14"/>
          <w:szCs w:val="14"/>
          <w:lang w:val="en-US"/>
        </w:rPr>
        <w:t>Excluding small enterprises engaged in business activity.</w:t>
      </w:r>
    </w:p>
    <w:p w:rsidR="00B5551F" w:rsidRPr="00B73B0D" w:rsidRDefault="00B5551F" w:rsidP="00B159E4">
      <w:pPr>
        <w:pStyle w:val="afd"/>
        <w:ind w:left="284" w:firstLine="0"/>
        <w:rPr>
          <w:i/>
          <w:sz w:val="14"/>
          <w:szCs w:val="14"/>
          <w:lang w:val="en-US"/>
        </w:rPr>
      </w:pPr>
      <w:r w:rsidRPr="00B73B0D">
        <w:rPr>
          <w:i/>
          <w:sz w:val="14"/>
          <w:szCs w:val="14"/>
          <w:vertAlign w:val="superscript"/>
          <w:lang w:val="en-US"/>
        </w:rPr>
        <w:t>2)</w:t>
      </w:r>
      <w:r w:rsidRPr="00B73B0D">
        <w:rPr>
          <w:i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B5551F" w:rsidRPr="00B73B0D" w:rsidRDefault="00B5551F" w:rsidP="00B159E4">
      <w:pPr>
        <w:pStyle w:val="afd"/>
        <w:tabs>
          <w:tab w:val="left" w:pos="7542"/>
        </w:tabs>
        <w:ind w:firstLine="284"/>
        <w:rPr>
          <w:rFonts w:cs="Arial"/>
          <w:i/>
          <w:sz w:val="14"/>
          <w:szCs w:val="14"/>
          <w:lang w:val="en-US"/>
        </w:rPr>
      </w:pPr>
      <w:r w:rsidRPr="00B73B0D">
        <w:rPr>
          <w:rFonts w:cs="Arial"/>
          <w:i/>
          <w:sz w:val="14"/>
          <w:szCs w:val="14"/>
          <w:lang w:val="en-US"/>
        </w:rPr>
        <w:t>Note:</w:t>
      </w:r>
    </w:p>
    <w:p w:rsidR="00B5551F" w:rsidRPr="00B73B0D" w:rsidRDefault="00B5551F" w:rsidP="00B159E4">
      <w:pPr>
        <w:pStyle w:val="afd"/>
        <w:ind w:firstLine="284"/>
        <w:rPr>
          <w:sz w:val="14"/>
          <w:szCs w:val="14"/>
          <w:lang w:val="en-US"/>
        </w:rPr>
      </w:pPr>
      <w:r w:rsidRPr="00B73B0D">
        <w:rPr>
          <w:rFonts w:cs="Arial"/>
          <w:i/>
          <w:sz w:val="14"/>
          <w:szCs w:val="14"/>
          <w:lang w:val="en-US"/>
        </w:rPr>
        <w:t>Indicators that were formed late are presented in the previous table.</w:t>
      </w:r>
    </w:p>
    <w:p w:rsidR="00B13B90" w:rsidRPr="00E628C5" w:rsidRDefault="00B13B90" w:rsidP="00CD74EF">
      <w:pPr>
        <w:pStyle w:val="2"/>
        <w:keepNext w:val="0"/>
        <w:widowControl w:val="0"/>
        <w:spacing w:before="240"/>
        <w:jc w:val="left"/>
        <w:rPr>
          <w:rFonts w:asciiTheme="minorHAnsi" w:hAnsiTheme="minorHAnsi"/>
          <w:sz w:val="20"/>
          <w:lang w:val="en-US"/>
        </w:rPr>
      </w:pPr>
      <w:r w:rsidRPr="00E628C5">
        <w:rPr>
          <w:rFonts w:asciiTheme="minorHAnsi" w:hAnsiTheme="minorHAnsi"/>
          <w:sz w:val="20"/>
          <w:lang w:val="en-US"/>
        </w:rPr>
        <w:t>Income of the population</w:t>
      </w:r>
    </w:p>
    <w:p w:rsidR="00E628C5" w:rsidRPr="005A6B14" w:rsidRDefault="00E628C5" w:rsidP="00CD74EF">
      <w:pPr>
        <w:pStyle w:val="First"/>
        <w:spacing w:before="0" w:after="80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5A6B14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>
        <w:rPr>
          <w:rFonts w:ascii="Calibri" w:hAnsi="Calibri" w:cs="Arial"/>
          <w:b/>
          <w:sz w:val="18"/>
          <w:szCs w:val="18"/>
          <w:lang w:val="kk-KZ"/>
        </w:rPr>
        <w:t>20</w:t>
      </w:r>
      <w:r w:rsidRPr="005A6B14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E628C5" w:rsidRPr="00B639A4" w:rsidTr="00B6580F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8C5" w:rsidRPr="005A6B14" w:rsidRDefault="00E628C5" w:rsidP="00CD74EF">
            <w:pPr>
              <w:pStyle w:val="a7"/>
              <w:spacing w:before="100" w:beforeAutospacing="1" w:after="8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E628C5" w:rsidRPr="005A6B14" w:rsidRDefault="00E628C5" w:rsidP="00B6580F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A6B14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E628C5" w:rsidRPr="00B639A4" w:rsidTr="00B6580F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8C5" w:rsidRPr="005A6B14" w:rsidRDefault="00E628C5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8C5" w:rsidRPr="005A6B14" w:rsidRDefault="00E628C5" w:rsidP="00B6580F">
            <w:pPr>
              <w:pStyle w:val="HTML"/>
              <w:shd w:val="clear" w:color="auto" w:fill="FFFFFF"/>
              <w:jc w:val="center"/>
              <w:rPr>
                <w:rFonts w:ascii="Calibri" w:hAnsi="Calibri"/>
                <w:sz w:val="14"/>
                <w:szCs w:val="14"/>
              </w:rPr>
            </w:pPr>
            <w:r w:rsidRPr="005A6B14">
              <w:rPr>
                <w:rFonts w:ascii="Calibri" w:hAnsi="Calibri"/>
                <w:sz w:val="14"/>
                <w:szCs w:val="14"/>
              </w:rPr>
              <w:t>tenge</w:t>
            </w:r>
          </w:p>
          <w:p w:rsidR="00E628C5" w:rsidRPr="005A6B14" w:rsidRDefault="00E628C5" w:rsidP="00B6580F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C5" w:rsidRPr="005A6B14" w:rsidRDefault="00E628C5" w:rsidP="00B6580F">
            <w:pPr>
              <w:pStyle w:val="HTML"/>
              <w:shd w:val="clear" w:color="auto" w:fill="FFFFFF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B6580F">
              <w:rPr>
                <w:rFonts w:ascii="Calibri" w:hAnsi="Calibri"/>
                <w:sz w:val="14"/>
                <w:szCs w:val="14"/>
                <w:lang w:val="en-US"/>
              </w:rPr>
              <w:t>as a percentage to corresponding period of 20</w:t>
            </w:r>
            <w:r w:rsidRPr="005A6B14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9</w:t>
            </w:r>
          </w:p>
        </w:tc>
      </w:tr>
      <w:tr w:rsidR="00E628C5" w:rsidRPr="005A6B14" w:rsidTr="00B6580F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8C5" w:rsidRPr="005A6B14" w:rsidRDefault="00E628C5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C5" w:rsidRPr="005A6B14" w:rsidRDefault="00E628C5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628C5" w:rsidRPr="005A6B14" w:rsidRDefault="00E628C5" w:rsidP="00B6580F">
            <w:pPr>
              <w:pStyle w:val="HTML"/>
              <w:shd w:val="clear" w:color="auto" w:fill="FFFFFF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5A6B14">
              <w:rPr>
                <w:rFonts w:ascii="Calibri" w:hAnsi="Calibri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28C5" w:rsidRPr="005A6B14" w:rsidRDefault="00E628C5" w:rsidP="00B6580F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5A6B14">
              <w:rPr>
                <w:rFonts w:ascii="Calibri" w:hAnsi="Calibri"/>
                <w:sz w:val="14"/>
                <w:szCs w:val="14"/>
              </w:rPr>
              <w:t>real</w:t>
            </w:r>
          </w:p>
        </w:tc>
      </w:tr>
      <w:tr w:rsidR="00E628C5" w:rsidRPr="005A6B14" w:rsidTr="00B6580F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28C5" w:rsidRPr="005A6B14" w:rsidRDefault="00E628C5" w:rsidP="00B6580F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5A6B14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5A6B14">
              <w:rPr>
                <w:rFonts w:ascii="Calibri" w:hAnsi="Calibri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28C5" w:rsidRPr="004B7A36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7A36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 110 489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28C5" w:rsidRPr="004B7A36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89275B">
              <w:rPr>
                <w:rFonts w:ascii="Calibri" w:hAnsi="Calibri"/>
                <w:sz w:val="14"/>
                <w:szCs w:val="14"/>
              </w:rPr>
              <w:t>1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89275B">
              <w:rPr>
                <w:rFonts w:ascii="Calibri" w:hAnsi="Calibri"/>
                <w:sz w:val="14"/>
                <w:szCs w:val="14"/>
              </w:rPr>
              <w:t>,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28C5" w:rsidRPr="004B7A36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89275B">
              <w:rPr>
                <w:rFonts w:ascii="Calibri" w:hAnsi="Calibri"/>
                <w:sz w:val="14"/>
                <w:szCs w:val="14"/>
              </w:rPr>
              <w:t>10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89275B">
              <w:rPr>
                <w:rFonts w:ascii="Calibri" w:hAnsi="Calibri"/>
                <w:sz w:val="14"/>
                <w:szCs w:val="14"/>
              </w:rPr>
              <w:t>,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</w:tr>
      <w:tr w:rsidR="00E628C5" w:rsidRPr="005A6B14" w:rsidTr="00B6580F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136024" w:rsidRDefault="00E628C5" w:rsidP="00B6580F">
            <w:pPr>
              <w:pStyle w:val="HTML"/>
              <w:shd w:val="clear" w:color="auto" w:fill="FFFFFF"/>
              <w:jc w:val="both"/>
              <w:rPr>
                <w:rFonts w:ascii="Calibri" w:hAnsi="Calibri"/>
                <w:sz w:val="14"/>
                <w:szCs w:val="14"/>
                <w:lang w:val="en-US"/>
              </w:rPr>
            </w:pPr>
            <w:r w:rsidRPr="00136024">
              <w:rPr>
                <w:rFonts w:ascii="Calibri" w:hAnsi="Calibri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4B7A36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4B7A36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   110 410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4B7A36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,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4B7A36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,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</w:tr>
      <w:tr w:rsidR="00E628C5" w:rsidRPr="005A6B14" w:rsidTr="00B6580F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7C2E9C" w:rsidRDefault="00E628C5" w:rsidP="00B6580F">
            <w:pPr>
              <w:pStyle w:val="HTML"/>
              <w:shd w:val="clear" w:color="auto" w:fill="FFFFFF"/>
              <w:jc w:val="both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4B7A36" w:rsidRDefault="00E628C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7A36">
              <w:rPr>
                <w:rFonts w:ascii="Calibri" w:hAnsi="Calibri" w:cs="Calibri"/>
                <w:sz w:val="14"/>
                <w:szCs w:val="14"/>
              </w:rPr>
              <w:t>110 418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A84B42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11</w:t>
            </w:r>
            <w:r>
              <w:rPr>
                <w:rFonts w:ascii="Calibri" w:hAnsi="Calibri"/>
                <w:bCs/>
                <w:sz w:val="14"/>
                <w:szCs w:val="14"/>
                <w:lang w:val="en-US"/>
              </w:rPr>
              <w:t>3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,9</w:t>
            </w:r>
          </w:p>
        </w:tc>
      </w:tr>
      <w:tr w:rsidR="00E628C5" w:rsidRPr="005A6B14" w:rsidTr="00B6580F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3F1614" w:rsidRDefault="00E628C5" w:rsidP="00B6580F">
            <w:pPr>
              <w:pStyle w:val="HTML"/>
              <w:shd w:val="clear" w:color="auto" w:fill="FFFFFF"/>
              <w:jc w:val="both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E828B3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</w:t>
            </w:r>
            <w:r>
              <w:rPr>
                <w:rFonts w:ascii="Calibri" w:hAnsi="Calibri"/>
                <w:bCs/>
                <w:sz w:val="14"/>
                <w:szCs w:val="14"/>
                <w:lang w:val="en-US"/>
              </w:rPr>
              <w:t>10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/>
                <w:bCs/>
                <w:sz w:val="14"/>
                <w:szCs w:val="14"/>
                <w:lang w:val="en-US"/>
              </w:rPr>
              <w:t>195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E828B3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10</w:t>
            </w:r>
            <w:r>
              <w:rPr>
                <w:rFonts w:ascii="Calibri" w:hAnsi="Calibri"/>
                <w:bCs/>
                <w:sz w:val="14"/>
                <w:szCs w:val="14"/>
                <w:lang w:val="en-US"/>
              </w:rPr>
              <w:t>6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,</w:t>
            </w:r>
            <w:r>
              <w:rPr>
                <w:rFonts w:ascii="Calibri" w:hAnsi="Calibri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E828B3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99,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</w:tr>
      <w:tr w:rsidR="00E628C5" w:rsidRPr="005A6B14" w:rsidTr="00B6580F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6E4556" w:rsidRDefault="00E628C5" w:rsidP="00B6580F">
            <w:pPr>
              <w:pStyle w:val="HTML"/>
              <w:shd w:val="clear" w:color="auto" w:fill="FFFFFF"/>
              <w:jc w:val="both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E828B3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en-US"/>
              </w:rPr>
              <w:t>108 808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E828B3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en-US"/>
              </w:rPr>
              <w:t>104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,</w:t>
            </w:r>
            <w:r>
              <w:rPr>
                <w:rFonts w:ascii="Calibri" w:hAnsi="Calibri"/>
                <w:bCs/>
                <w:sz w:val="14"/>
                <w:szCs w:val="14"/>
                <w:lang w:val="en-US"/>
              </w:rPr>
              <w:t>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E828B3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98,2</w:t>
            </w:r>
          </w:p>
        </w:tc>
      </w:tr>
      <w:tr w:rsidR="00E628C5" w:rsidRPr="005A6B14" w:rsidTr="00B6580F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Default="00E628C5" w:rsidP="00B6580F">
            <w:pPr>
              <w:pStyle w:val="HTML"/>
              <w:shd w:val="clear" w:color="auto" w:fill="FFFFFF"/>
              <w:jc w:val="both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F56AA6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>
              <w:rPr>
                <w:rFonts w:ascii="Calibri" w:hAnsi="Calibri"/>
                <w:bCs/>
                <w:sz w:val="14"/>
                <w:szCs w:val="14"/>
              </w:rPr>
              <w:t>109 098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F56AA6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>
              <w:rPr>
                <w:rFonts w:ascii="Calibri" w:hAnsi="Calibri"/>
                <w:bCs/>
                <w:sz w:val="14"/>
                <w:szCs w:val="14"/>
              </w:rPr>
              <w:t>105,2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F56AA6" w:rsidRDefault="00E628C5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98,3</w:t>
            </w:r>
          </w:p>
        </w:tc>
      </w:tr>
      <w:tr w:rsidR="00E628C5" w:rsidRPr="005A6B14" w:rsidTr="00B6580F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Default="00E628C5" w:rsidP="00B6580F">
            <w:pPr>
              <w:pStyle w:val="HTML"/>
              <w:shd w:val="clear" w:color="auto" w:fill="FFFFFF"/>
              <w:jc w:val="both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7D0E0B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111 867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7D0E0B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106,1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8C5" w:rsidRPr="007D0E0B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E628C5" w:rsidRPr="005A6B14" w:rsidTr="00B6580F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8C5" w:rsidRPr="00136024" w:rsidRDefault="00E628C5" w:rsidP="00B6580F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136024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136024">
              <w:rPr>
                <w:rFonts w:ascii="Calibri" w:hAnsi="Calibri"/>
                <w:sz w:val="14"/>
                <w:szCs w:val="14"/>
              </w:rPr>
              <w:t>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8C5" w:rsidRPr="00F56AA6" w:rsidRDefault="00E628C5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F56AA6">
              <w:rPr>
                <w:rFonts w:ascii="Calibri" w:hAnsi="Calibri"/>
                <w:bCs/>
                <w:sz w:val="14"/>
                <w:szCs w:val="14"/>
              </w:rPr>
              <w:t xml:space="preserve">        </w:t>
            </w:r>
            <w:r>
              <w:rPr>
                <w:rFonts w:ascii="Calibri" w:hAnsi="Calibri"/>
                <w:bCs/>
                <w:sz w:val="14"/>
                <w:szCs w:val="14"/>
              </w:rPr>
              <w:t>771 285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8C5" w:rsidRPr="007D0E0B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</w:rPr>
              <w:t>10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8,8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8C5" w:rsidRPr="00E828B3" w:rsidRDefault="00E628C5" w:rsidP="00B6580F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10</w:t>
            </w:r>
            <w:r>
              <w:rPr>
                <w:rFonts w:ascii="Calibri" w:hAnsi="Calibri"/>
                <w:sz w:val="14"/>
                <w:szCs w:val="14"/>
              </w:rPr>
              <w:t>2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,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</w:tr>
    </w:tbl>
    <w:p w:rsidR="00E628C5" w:rsidRPr="006A2D39" w:rsidRDefault="00E628C5" w:rsidP="00E628C5">
      <w:pPr>
        <w:pStyle w:val="a4"/>
        <w:spacing w:before="0"/>
        <w:ind w:left="170"/>
        <w:jc w:val="both"/>
        <w:rPr>
          <w:rFonts w:ascii="Calibri" w:hAnsi="Calibri"/>
          <w:sz w:val="14"/>
          <w:szCs w:val="14"/>
          <w:lang w:val="kk-KZ"/>
        </w:rPr>
      </w:pPr>
      <w:r w:rsidRPr="005A6B14">
        <w:rPr>
          <w:rFonts w:ascii="Calibri" w:hAnsi="Calibri" w:cs="Arial"/>
          <w:sz w:val="14"/>
          <w:szCs w:val="14"/>
          <w:lang w:val="en-US"/>
        </w:rPr>
        <w:t xml:space="preserve">* </w:t>
      </w:r>
      <w:r w:rsidRPr="00B6580F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  <w:r w:rsidRPr="00B6580F">
        <w:rPr>
          <w:rFonts w:ascii="Calibri" w:hAnsi="Calibri"/>
          <w:i w:val="0"/>
          <w:sz w:val="14"/>
          <w:szCs w:val="14"/>
          <w:lang w:val="en-US"/>
        </w:rPr>
        <w:t xml:space="preserve"> The data will be recalculated due to refinement of data resources (publication date </w:t>
      </w:r>
      <w:r>
        <w:rPr>
          <w:rFonts w:ascii="Calibri" w:hAnsi="Calibri"/>
          <w:i w:val="0"/>
          <w:sz w:val="14"/>
          <w:szCs w:val="14"/>
          <w:lang w:val="kk-KZ"/>
        </w:rPr>
        <w:t>28</w:t>
      </w:r>
      <w:r w:rsidRPr="00B6580F">
        <w:rPr>
          <w:rFonts w:ascii="Calibri" w:hAnsi="Calibri"/>
          <w:i w:val="0"/>
          <w:sz w:val="14"/>
          <w:szCs w:val="14"/>
          <w:lang w:val="en-US"/>
        </w:rPr>
        <w:t>.</w:t>
      </w:r>
      <w:r>
        <w:rPr>
          <w:rFonts w:ascii="Calibri" w:hAnsi="Calibri"/>
          <w:i w:val="0"/>
          <w:sz w:val="14"/>
          <w:szCs w:val="14"/>
          <w:lang w:val="kk-KZ"/>
        </w:rPr>
        <w:t>09</w:t>
      </w:r>
      <w:r w:rsidRPr="00B6580F">
        <w:rPr>
          <w:rFonts w:ascii="Calibri" w:hAnsi="Calibri"/>
          <w:i w:val="0"/>
          <w:sz w:val="14"/>
          <w:szCs w:val="14"/>
          <w:lang w:val="en-US"/>
        </w:rPr>
        <w:t>.20</w:t>
      </w:r>
      <w:r>
        <w:rPr>
          <w:rFonts w:ascii="Calibri" w:hAnsi="Calibri"/>
          <w:i w:val="0"/>
          <w:sz w:val="14"/>
          <w:szCs w:val="14"/>
          <w:lang w:val="kk-KZ"/>
        </w:rPr>
        <w:t>20</w:t>
      </w:r>
      <w:r w:rsidRPr="00B6580F">
        <w:rPr>
          <w:rFonts w:ascii="Calibri" w:hAnsi="Calibri"/>
          <w:i w:val="0"/>
          <w:sz w:val="14"/>
          <w:szCs w:val="14"/>
          <w:lang w:val="en-US"/>
        </w:rPr>
        <w:t>).</w:t>
      </w:r>
    </w:p>
    <w:p w:rsidR="007D7689" w:rsidRPr="00FB5BEA" w:rsidRDefault="00E67333" w:rsidP="00D66359">
      <w:pPr>
        <w:pStyle w:val="21"/>
        <w:keepNext w:val="0"/>
        <w:widowControl w:val="0"/>
        <w:spacing w:after="0"/>
        <w:rPr>
          <w:rFonts w:asciiTheme="minorHAnsi" w:hAnsiTheme="minorHAnsi" w:cs="Calibri"/>
          <w:sz w:val="20"/>
          <w:lang w:val="en-US"/>
        </w:rPr>
      </w:pPr>
      <w:r w:rsidRPr="00FB5BEA">
        <w:rPr>
          <w:rFonts w:asciiTheme="minorHAnsi" w:hAnsiTheme="minorHAnsi" w:cs="Calibri"/>
          <w:sz w:val="20"/>
          <w:lang w:val="en-US"/>
        </w:rPr>
        <w:t>Labor and e</w:t>
      </w:r>
      <w:r w:rsidR="007D7689" w:rsidRPr="00FB5BEA">
        <w:rPr>
          <w:rFonts w:asciiTheme="minorHAnsi" w:hAnsiTheme="minorHAnsi" w:cs="Calibri"/>
          <w:sz w:val="20"/>
          <w:lang w:val="en-US"/>
        </w:rPr>
        <w:t>mployment statistics</w:t>
      </w:r>
    </w:p>
    <w:p w:rsidR="00B0204E" w:rsidRPr="00401D11" w:rsidRDefault="00B0204E" w:rsidP="00B0204E">
      <w:pPr>
        <w:pStyle w:val="a0"/>
        <w:spacing w:line="480" w:lineRule="auto"/>
        <w:jc w:val="center"/>
        <w:rPr>
          <w:rFonts w:ascii="Calibri" w:hAnsi="Calibri"/>
          <w:b/>
          <w:color w:val="000000"/>
          <w:sz w:val="18"/>
          <w:lang w:val="en-US"/>
        </w:rPr>
      </w:pPr>
      <w:r>
        <w:rPr>
          <w:rFonts w:ascii="Calibri" w:hAnsi="Calibri"/>
          <w:b/>
          <w:color w:val="000000"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B0204E" w:rsidRPr="00AC296D" w:rsidTr="00B6580F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Of which</w:t>
            </w:r>
          </w:p>
        </w:tc>
      </w:tr>
      <w:tr w:rsidR="00B0204E" w:rsidRPr="00AC296D" w:rsidTr="00B6580F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unemployed</w:t>
            </w:r>
          </w:p>
        </w:tc>
      </w:tr>
      <w:tr w:rsidR="00B0204E" w:rsidRPr="00AC296D" w:rsidTr="00B6580F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204E" w:rsidRPr="00FB5BEA" w:rsidRDefault="00B0204E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unemployment rate,</w:t>
            </w: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10066" w:type="dxa"/>
            <w:gridSpan w:val="11"/>
          </w:tcPr>
          <w:p w:rsidR="00B0204E" w:rsidRPr="00FB5BEA" w:rsidRDefault="00B0204E" w:rsidP="00B6580F">
            <w:pPr>
              <w:pStyle w:val="a9"/>
              <w:jc w:val="center"/>
              <w:rPr>
                <w:rFonts w:asciiTheme="minorHAnsi" w:hAnsiTheme="minorHAnsi"/>
                <w:b/>
                <w:color w:val="000000"/>
                <w:sz w:val="14"/>
                <w:szCs w:val="14"/>
                <w:lang w:val="en-US"/>
              </w:rPr>
            </w:pPr>
            <w:r w:rsidRPr="00FB5BEA">
              <w:rPr>
                <w:rFonts w:asciiTheme="minorHAnsi" w:hAnsiTheme="minorHAnsi"/>
                <w:b/>
                <w:color w:val="000000"/>
                <w:sz w:val="14"/>
                <w:szCs w:val="14"/>
                <w:lang w:val="en-US"/>
              </w:rPr>
              <w:t>201</w:t>
            </w:r>
            <w:r w:rsidRPr="00FB5BEA">
              <w:rPr>
                <w:rFonts w:asciiTheme="minorHAnsi" w:hAnsiTheme="minorHAnsi"/>
                <w:b/>
                <w:sz w:val="14"/>
                <w:szCs w:val="14"/>
              </w:rPr>
              <w:t>9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FB5BEA">
              <w:rPr>
                <w:rFonts w:asciiTheme="minorHAnsi" w:hAnsiTheme="minorHAnsi" w:cs="Calibri"/>
                <w:sz w:val="14"/>
                <w:szCs w:val="14"/>
              </w:rPr>
              <w:t>716,9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FB5BEA">
              <w:rPr>
                <w:rFonts w:asciiTheme="minorHAnsi" w:hAnsiTheme="minorHAnsi" w:cs="Calibri"/>
                <w:sz w:val="14"/>
                <w:szCs w:val="14"/>
              </w:rPr>
              <w:t>735,7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FB5BEA">
              <w:rPr>
                <w:rFonts w:asciiTheme="minorHAnsi" w:hAnsiTheme="minorHAnsi" w:cs="Calibri"/>
                <w:sz w:val="14"/>
                <w:szCs w:val="14"/>
              </w:rPr>
              <w:t>744,9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FB5BEA">
              <w:rPr>
                <w:rFonts w:asciiTheme="minorHAnsi" w:hAnsiTheme="minorHAnsi" w:cs="Calibri"/>
                <w:sz w:val="14"/>
                <w:szCs w:val="14"/>
              </w:rPr>
              <w:t>732,5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9 214,8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8</w:t>
            </w: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441,4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99,9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0204E" w:rsidRPr="00FB5BEA" w:rsidRDefault="00B0204E" w:rsidP="00B6580F">
            <w:pPr>
              <w:pStyle w:val="a9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FB5BEA">
              <w:rPr>
                <w:rFonts w:asciiTheme="minorHAnsi" w:hAnsiTheme="minorHAnsi"/>
                <w:b/>
                <w:sz w:val="14"/>
                <w:szCs w:val="14"/>
              </w:rPr>
              <w:t>2020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6580F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FB5BEA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9 236,5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134" w:type="dxa"/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8</w:t>
            </w:r>
            <w:r w:rsidRPr="00FB5BE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794,1</w:t>
            </w:r>
          </w:p>
        </w:tc>
        <w:tc>
          <w:tcPr>
            <w:tcW w:w="1276" w:type="dxa"/>
            <w:gridSpan w:val="2"/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442,4</w:t>
            </w:r>
          </w:p>
        </w:tc>
        <w:tc>
          <w:tcPr>
            <w:tcW w:w="1276" w:type="dxa"/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702" w:type="dxa"/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4,8</w:t>
            </w:r>
          </w:p>
        </w:tc>
      </w:tr>
      <w:tr w:rsidR="00B0204E" w:rsidRPr="00AC296D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0204E" w:rsidRPr="00FB5BEA" w:rsidRDefault="00B0204E" w:rsidP="00B6580F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B5BEA">
              <w:rPr>
                <w:rFonts w:asciiTheme="minorHAnsi" w:hAnsiTheme="minorHAnsi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9 157,7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8 703,7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454,0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B0204E" w:rsidRPr="00FB5BEA" w:rsidRDefault="00B0204E" w:rsidP="00B0204E">
            <w:pPr>
              <w:ind w:left="-340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FB5BEA">
              <w:rPr>
                <w:rFonts w:asciiTheme="minorHAnsi" w:hAnsiTheme="minorHAnsi"/>
                <w:color w:val="000000"/>
                <w:sz w:val="14"/>
                <w:szCs w:val="14"/>
              </w:rPr>
              <w:t>5,0</w:t>
            </w:r>
          </w:p>
        </w:tc>
      </w:tr>
    </w:tbl>
    <w:p w:rsidR="00134087" w:rsidRPr="00A453D0" w:rsidRDefault="00134087" w:rsidP="002153D1">
      <w:pPr>
        <w:pStyle w:val="ab"/>
        <w:spacing w:before="100" w:beforeAutospacing="1"/>
        <w:ind w:left="644"/>
        <w:rPr>
          <w:rFonts w:asciiTheme="minorHAnsi" w:hAnsiTheme="minorHAnsi"/>
          <w:sz w:val="18"/>
          <w:lang w:val="en-GB"/>
        </w:rPr>
      </w:pPr>
      <w:r w:rsidRPr="00A453D0">
        <w:rPr>
          <w:rFonts w:asciiTheme="minorHAnsi" w:hAnsiTheme="minorHAnsi"/>
          <w:sz w:val="18"/>
          <w:lang w:val="en-GB"/>
        </w:rPr>
        <w:t xml:space="preserve">Number of employees in </w:t>
      </w:r>
      <w:proofErr w:type="gramStart"/>
      <w:r w:rsidRPr="00A453D0">
        <w:rPr>
          <w:rFonts w:asciiTheme="minorHAnsi" w:hAnsiTheme="minorHAnsi"/>
          <w:sz w:val="18"/>
          <w:lang w:val="en-GB"/>
        </w:rPr>
        <w:t>II  quarter</w:t>
      </w:r>
      <w:proofErr w:type="gramEnd"/>
      <w:r w:rsidRPr="00A453D0">
        <w:rPr>
          <w:rFonts w:asciiTheme="minorHAnsi" w:hAnsiTheme="minorHAnsi"/>
          <w:sz w:val="18"/>
          <w:lang w:val="en-GB"/>
        </w:rPr>
        <w:t xml:space="preserve"> of  20</w:t>
      </w:r>
      <w:r w:rsidRPr="00A453D0">
        <w:rPr>
          <w:rFonts w:asciiTheme="minorHAnsi" w:hAnsiTheme="minorHAnsi"/>
          <w:sz w:val="18"/>
          <w:lang w:val="kk-KZ"/>
        </w:rPr>
        <w:t>20</w:t>
      </w:r>
    </w:p>
    <w:tbl>
      <w:tblPr>
        <w:tblW w:w="10207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20"/>
        <w:gridCol w:w="1276"/>
        <w:gridCol w:w="2055"/>
        <w:gridCol w:w="2056"/>
      </w:tblGrid>
      <w:tr w:rsidR="00134087" w:rsidRPr="00A453D0" w:rsidTr="000560CC">
        <w:trPr>
          <w:cantSplit/>
        </w:trPr>
        <w:tc>
          <w:tcPr>
            <w:tcW w:w="4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87" w:rsidRPr="00A453D0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87" w:rsidRPr="00A453D0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087" w:rsidRPr="00A453D0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134087" w:rsidRPr="00B639A4" w:rsidTr="000560CC">
        <w:trPr>
          <w:cantSplit/>
          <w:trHeight w:val="293"/>
        </w:trPr>
        <w:tc>
          <w:tcPr>
            <w:tcW w:w="4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87" w:rsidRPr="00A453D0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87" w:rsidRPr="00A453D0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87" w:rsidRPr="00A453D0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the </w:t>
            </w: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to</w:t>
            </w:r>
            <w:r w:rsidR="000560CC" w:rsidRPr="00A453D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previous </w:t>
            </w:r>
            <w:r w:rsidRPr="00A453D0">
              <w:rPr>
                <w:rFonts w:asciiTheme="minorHAnsi" w:hAnsiTheme="minorHAnsi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4087" w:rsidRPr="00A453D0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GB"/>
              </w:rPr>
              <w:t>the corresponding quarter of the previous year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  <w:tcBorders>
              <w:top w:val="single" w:sz="4" w:space="0" w:color="auto"/>
            </w:tcBorders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Number of employees*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6 659,2</w:t>
            </w: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98,7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of which those engaged in large and medium-sized enterprises by economic activities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2 813,7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Agriculture, forestry and fishery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72,4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633,7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97,7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192,7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98,7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97,8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296,8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97,4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Electrical supply, giving of gas, steam and air-conditioning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98,4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41,6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95,7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lastRenderedPageBreak/>
              <w:t>Construction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165,9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91,4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168,7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102,1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Transport and warehousing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228,6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97,3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42,2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59,2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116,0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77,5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98,9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15,9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95,8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69,5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95,3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93,4</w:t>
            </w:r>
          </w:p>
        </w:tc>
      </w:tr>
      <w:tr w:rsidR="00134087" w:rsidRPr="00A453D0" w:rsidTr="000560CC">
        <w:trPr>
          <w:cantSplit/>
          <w:trHeight w:val="80"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237,4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Education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480,4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Health care and social services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391,3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102,7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47,5</w:t>
            </w:r>
          </w:p>
        </w:tc>
        <w:tc>
          <w:tcPr>
            <w:tcW w:w="2055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2056" w:type="dxa"/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103,8</w:t>
            </w:r>
          </w:p>
        </w:tc>
      </w:tr>
      <w:tr w:rsidR="00134087" w:rsidRPr="00A453D0" w:rsidTr="000560CC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:rsidR="00134087" w:rsidRPr="00A453D0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Other services provision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7,8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134087" w:rsidRPr="00A453D0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453D0">
              <w:rPr>
                <w:rFonts w:asciiTheme="minorHAnsi" w:hAnsiTheme="minorHAnsi" w:cs="Calibri"/>
                <w:sz w:val="14"/>
                <w:szCs w:val="14"/>
                <w:lang w:val="kk-KZ"/>
              </w:rPr>
              <w:t>137,4</w:t>
            </w:r>
          </w:p>
        </w:tc>
      </w:tr>
    </w:tbl>
    <w:p w:rsidR="00134087" w:rsidRPr="00A453D0" w:rsidRDefault="00134087" w:rsidP="00134087">
      <w:pPr>
        <w:pStyle w:val="a9"/>
        <w:rPr>
          <w:rFonts w:asciiTheme="minorHAnsi" w:hAnsiTheme="minorHAnsi" w:cs="Calibri"/>
          <w:i/>
          <w:sz w:val="14"/>
          <w:szCs w:val="14"/>
          <w:lang w:val="kk-KZ"/>
        </w:rPr>
      </w:pPr>
      <w:r w:rsidRPr="00A453D0">
        <w:rPr>
          <w:rFonts w:asciiTheme="minorHAnsi" w:hAnsiTheme="minorHAnsi" w:cs="Calibri"/>
          <w:i/>
          <w:sz w:val="14"/>
          <w:szCs w:val="14"/>
          <w:lang w:val="kk-KZ"/>
        </w:rPr>
        <w:t>* Calculated data.</w:t>
      </w:r>
    </w:p>
    <w:p w:rsidR="00EA0970" w:rsidRDefault="00EA0970" w:rsidP="00846C64">
      <w:pPr>
        <w:pStyle w:val="ab"/>
        <w:tabs>
          <w:tab w:val="center" w:pos="5032"/>
          <w:tab w:val="left" w:pos="8724"/>
        </w:tabs>
        <w:spacing w:before="0" w:line="360" w:lineRule="auto"/>
        <w:rPr>
          <w:rFonts w:asciiTheme="minorHAnsi" w:hAnsiTheme="minorHAnsi"/>
          <w:sz w:val="18"/>
          <w:szCs w:val="18"/>
          <w:lang w:val="en-US"/>
        </w:rPr>
      </w:pPr>
      <w:r w:rsidRPr="00A453D0">
        <w:rPr>
          <w:rFonts w:asciiTheme="minorHAnsi" w:hAnsiTheme="minorHAnsi"/>
          <w:sz w:val="18"/>
          <w:szCs w:val="18"/>
          <w:lang w:val="en-GB"/>
        </w:rPr>
        <w:t xml:space="preserve">Average monthly wage per employee by economic activities in </w:t>
      </w:r>
      <w:proofErr w:type="gramStart"/>
      <w:r w:rsidRPr="00A453D0">
        <w:rPr>
          <w:rFonts w:asciiTheme="minorHAnsi" w:hAnsiTheme="minorHAnsi"/>
          <w:sz w:val="18"/>
          <w:szCs w:val="18"/>
          <w:lang w:val="en-US"/>
        </w:rPr>
        <w:t>II</w:t>
      </w:r>
      <w:r w:rsidRPr="00A453D0">
        <w:rPr>
          <w:rFonts w:asciiTheme="minorHAnsi" w:hAnsiTheme="minorHAnsi"/>
          <w:sz w:val="18"/>
          <w:szCs w:val="18"/>
          <w:lang w:val="en-GB"/>
        </w:rPr>
        <w:t xml:space="preserve">  quarter</w:t>
      </w:r>
      <w:proofErr w:type="gramEnd"/>
      <w:r w:rsidRPr="00A453D0">
        <w:rPr>
          <w:rFonts w:asciiTheme="minorHAnsi" w:hAnsiTheme="minorHAnsi"/>
          <w:sz w:val="18"/>
          <w:szCs w:val="18"/>
          <w:lang w:val="en-GB"/>
        </w:rPr>
        <w:t xml:space="preserve"> of 20</w:t>
      </w:r>
      <w:r w:rsidRPr="00A453D0">
        <w:rPr>
          <w:rFonts w:asciiTheme="minorHAnsi" w:hAnsiTheme="minorHAnsi"/>
          <w:sz w:val="18"/>
          <w:szCs w:val="18"/>
          <w:lang w:val="en-US"/>
        </w:rPr>
        <w:t>20</w:t>
      </w:r>
    </w:p>
    <w:tbl>
      <w:tblPr>
        <w:tblW w:w="10207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992"/>
        <w:gridCol w:w="1346"/>
        <w:gridCol w:w="1347"/>
        <w:gridCol w:w="1347"/>
        <w:gridCol w:w="1347"/>
      </w:tblGrid>
      <w:tr w:rsidR="00EA0970" w:rsidRPr="00A453D0" w:rsidTr="000560CC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0" w:rsidRPr="00A453D0" w:rsidRDefault="00EA0970" w:rsidP="000560CC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Real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0" w:rsidRPr="00A453D0" w:rsidRDefault="00EA0970" w:rsidP="000560CC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as % to</w:t>
            </w:r>
          </w:p>
        </w:tc>
      </w:tr>
      <w:tr w:rsidR="00EA0970" w:rsidRPr="00B639A4" w:rsidTr="000560CC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0" w:rsidRPr="00A453D0" w:rsidRDefault="00EA0970" w:rsidP="000560CC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0970" w:rsidRPr="00A453D0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EA0970" w:rsidRPr="00A453D0" w:rsidTr="000560CC">
        <w:trPr>
          <w:cantSplit/>
          <w:trHeight w:val="173"/>
        </w:trPr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EA0970" w:rsidRPr="00A453D0" w:rsidRDefault="00EA0970" w:rsidP="00522B86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212 035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522B86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127 276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121,1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112,8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118,5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273 787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110,6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443 397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114,5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218 325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97,4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173 760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123 037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98,0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95,9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95,0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248 673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171 869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92,9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90,9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93,8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233 613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95,1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195 170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114,2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119,1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273 166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89,5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87,6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386 760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84,4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79,0</w:t>
            </w:r>
          </w:p>
        </w:tc>
      </w:tr>
      <w:tr w:rsidR="00EA0970" w:rsidRPr="00A453D0" w:rsidTr="000560CC">
        <w:trPr>
          <w:cantSplit/>
          <w:trHeight w:val="148"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166 285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92,1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326 030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94,2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219 049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103,8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97,2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179 533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120,2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108,8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184 414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119,3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135,0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126,4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170 734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112,0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119,1</w:t>
            </w:r>
          </w:p>
        </w:tc>
      </w:tr>
      <w:tr w:rsidR="00EA0970" w:rsidRPr="00A453D0" w:rsidTr="000560CC">
        <w:trPr>
          <w:cantSplit/>
          <w:trHeight w:val="155"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144 769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94,2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90,4</w:t>
            </w:r>
          </w:p>
        </w:tc>
      </w:tr>
      <w:tr w:rsidR="00EA0970" w:rsidRPr="00A453D0" w:rsidTr="000560CC">
        <w:trPr>
          <w:cantSplit/>
          <w:trHeight w:val="204"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217 105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94,9</w:t>
            </w:r>
          </w:p>
        </w:tc>
      </w:tr>
      <w:tr w:rsidR="00EA0970" w:rsidRPr="00B639A4" w:rsidTr="000560CC">
        <w:trPr>
          <w:cantSplit/>
        </w:trPr>
        <w:tc>
          <w:tcPr>
            <w:tcW w:w="10207" w:type="dxa"/>
            <w:gridSpan w:val="6"/>
            <w:vAlign w:val="center"/>
          </w:tcPr>
          <w:p w:rsidR="00EA0970" w:rsidRPr="00A453D0" w:rsidRDefault="00EA0970" w:rsidP="000560CC">
            <w:pPr>
              <w:pStyle w:val="First"/>
              <w:spacing w:before="0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  <w:vAlign w:val="bottom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230 888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105,0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127 137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121,5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274 496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110,7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443 926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114,3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107,0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218 813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97,4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173 210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105,5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123 303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95,8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95,2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249 399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174 403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90,8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93,0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233 868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94,8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195 302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127,9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114,2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119,8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277 700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88,3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94,8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86,4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88,8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398 223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82,7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77,4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176 528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94,5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92,6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339 471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95,1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95,7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236 980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188 738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111,6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120,7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109,2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113,0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227 786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122,5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136,7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119,9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128,0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453D0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178 625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113,3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129,8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110,9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121,5</w:t>
            </w:r>
          </w:p>
        </w:tc>
      </w:tr>
      <w:tr w:rsidR="00EA0970" w:rsidRPr="00A453D0" w:rsidTr="000560CC">
        <w:trPr>
          <w:cantSplit/>
        </w:trPr>
        <w:tc>
          <w:tcPr>
            <w:tcW w:w="3828" w:type="dxa"/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155 354</w:t>
            </w:r>
          </w:p>
        </w:tc>
        <w:tc>
          <w:tcPr>
            <w:tcW w:w="1346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93,5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87,9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91,5</w:t>
            </w:r>
          </w:p>
        </w:tc>
        <w:tc>
          <w:tcPr>
            <w:tcW w:w="1347" w:type="dxa"/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82,3</w:t>
            </w:r>
          </w:p>
        </w:tc>
      </w:tr>
      <w:tr w:rsidR="00EA0970" w:rsidRPr="00A453D0" w:rsidTr="000560CC">
        <w:trPr>
          <w:cantSplit/>
          <w:trHeight w:val="63"/>
        </w:trPr>
        <w:tc>
          <w:tcPr>
            <w:tcW w:w="3828" w:type="dxa"/>
            <w:tcBorders>
              <w:bottom w:val="single" w:sz="4" w:space="0" w:color="auto"/>
            </w:tcBorders>
          </w:tcPr>
          <w:p w:rsidR="00EA0970" w:rsidRPr="00A453D0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202 580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87,2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EA0970" w:rsidRPr="00A453D0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453D0">
              <w:rPr>
                <w:rFonts w:asciiTheme="minorHAnsi" w:hAnsiTheme="minorHAnsi"/>
                <w:sz w:val="14"/>
                <w:szCs w:val="14"/>
              </w:rPr>
              <w:t>81,6</w:t>
            </w:r>
          </w:p>
        </w:tc>
      </w:tr>
    </w:tbl>
    <w:p w:rsidR="00EA0970" w:rsidRPr="00A453D0" w:rsidRDefault="00EA0970" w:rsidP="00EA0970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A453D0">
        <w:rPr>
          <w:rFonts w:asciiTheme="minorHAnsi" w:hAnsiTheme="minorHAnsi"/>
          <w:sz w:val="14"/>
          <w:szCs w:val="14"/>
          <w:lang w:val="en-US"/>
        </w:rPr>
        <w:t>*Excluding small enterprises engaged in business activity.</w:t>
      </w:r>
    </w:p>
    <w:p w:rsidR="004E1446" w:rsidRPr="00A453D0" w:rsidRDefault="00E70078" w:rsidP="00D66359">
      <w:pPr>
        <w:pStyle w:val="ab"/>
        <w:pageBreakBefore/>
        <w:widowControl w:val="0"/>
        <w:spacing w:after="0"/>
        <w:jc w:val="left"/>
        <w:rPr>
          <w:rFonts w:asciiTheme="minorHAnsi" w:hAnsiTheme="minorHAnsi" w:cs="Calibri"/>
          <w:sz w:val="20"/>
          <w:lang w:val="en-GB"/>
        </w:rPr>
      </w:pPr>
      <w:r w:rsidRPr="00A453D0">
        <w:rPr>
          <w:rFonts w:asciiTheme="minorHAnsi" w:hAnsiTheme="minorHAnsi" w:cs="Calibri"/>
          <w:sz w:val="20"/>
          <w:lang w:val="en-GB"/>
        </w:rPr>
        <w:lastRenderedPageBreak/>
        <w:t>Prices statistics</w:t>
      </w:r>
    </w:p>
    <w:p w:rsidR="00416044" w:rsidRPr="005A223F" w:rsidRDefault="00416044" w:rsidP="000712D0">
      <w:pPr>
        <w:pStyle w:val="ab"/>
        <w:spacing w:before="0"/>
        <w:rPr>
          <w:rFonts w:asciiTheme="minorHAnsi" w:hAnsiTheme="minorHAnsi" w:cs="Arial"/>
          <w:sz w:val="18"/>
          <w:szCs w:val="18"/>
          <w:lang w:val="en-GB"/>
        </w:rPr>
      </w:pPr>
      <w:r w:rsidRPr="005A223F">
        <w:rPr>
          <w:rFonts w:asciiTheme="minorHAnsi" w:hAnsiTheme="minorHAnsi" w:cs="Arial"/>
          <w:sz w:val="18"/>
          <w:szCs w:val="18"/>
          <w:lang w:val="en-GB"/>
        </w:rPr>
        <w:t>Price indices by sector of economy</w:t>
      </w:r>
    </w:p>
    <w:p w:rsidR="00DE40E1" w:rsidRPr="00964659" w:rsidRDefault="00DE40E1" w:rsidP="00DE40E1">
      <w:pPr>
        <w:pStyle w:val="a6"/>
        <w:ind w:right="-143"/>
        <w:rPr>
          <w:rFonts w:asciiTheme="minorHAnsi" w:hAnsiTheme="minorHAnsi" w:cs="Arial"/>
          <w:color w:val="000000"/>
          <w:sz w:val="14"/>
          <w:szCs w:val="14"/>
          <w:lang w:val="en-US"/>
        </w:rPr>
      </w:pPr>
      <w:proofErr w:type="gramStart"/>
      <w:r w:rsidRPr="00964659">
        <w:rPr>
          <w:rFonts w:asciiTheme="minorHAnsi" w:hAnsiTheme="minorHAnsi" w:cs="Arial"/>
          <w:color w:val="000000"/>
          <w:sz w:val="14"/>
          <w:szCs w:val="14"/>
          <w:lang w:val="en-US"/>
        </w:rPr>
        <w:t>in</w:t>
      </w:r>
      <w:proofErr w:type="gramEnd"/>
      <w:r w:rsidRPr="00964659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percent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835"/>
      </w:tblGrid>
      <w:tr w:rsidR="00DE40E1" w:rsidRPr="00B639A4" w:rsidTr="00DE40E1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August 20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to </w:t>
            </w:r>
          </w:p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July 20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August 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</w:t>
            </w:r>
            <w:r w:rsidRPr="00964659">
              <w:rPr>
                <w:rFonts w:asciiTheme="minorHAnsi" w:hAnsiTheme="minorHAnsi" w:cs="Calibri"/>
                <w:sz w:val="14"/>
                <w:szCs w:val="14"/>
                <w:lang w:val="en-US"/>
              </w:rPr>
              <w:t>August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2020 to </w:t>
            </w:r>
          </w:p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</w:t>
            </w:r>
            <w:r w:rsidRPr="00964659">
              <w:rPr>
                <w:rFonts w:asciiTheme="minorHAnsi" w:hAnsiTheme="minorHAnsi" w:cs="Calibri"/>
                <w:sz w:val="14"/>
                <w:szCs w:val="14"/>
                <w:lang w:val="en-US"/>
              </w:rPr>
              <w:t>August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2019</w:t>
            </w:r>
          </w:p>
        </w:tc>
      </w:tr>
      <w:tr w:rsidR="00DE40E1" w:rsidRPr="00964659" w:rsidTr="00DE40E1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nfo: 201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106,6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106,1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110,2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105,4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marketable services for 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103,0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90,7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113,5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108,5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116,1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</w:tr>
      <w:tr w:rsidR="00DE40E1" w:rsidRPr="00964659" w:rsidTr="00DE40E1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Freight transportation tariff 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964659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en-US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en-US"/>
              </w:rPr>
              <w:t>102,0</w:t>
            </w:r>
          </w:p>
        </w:tc>
      </w:tr>
      <w:tr w:rsidR="00DE40E1" w:rsidRPr="00964659" w:rsidTr="00DE40E1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0E1" w:rsidRPr="00964659" w:rsidRDefault="00DE40E1" w:rsidP="00B6580F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96465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en-US"/>
              </w:rPr>
              <w:t>100,5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0E1" w:rsidRPr="00964659" w:rsidRDefault="00DE40E1" w:rsidP="00B6580F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64659">
              <w:rPr>
                <w:rFonts w:asciiTheme="minorHAnsi" w:hAnsiTheme="minorHAnsi"/>
                <w:sz w:val="14"/>
                <w:szCs w:val="14"/>
                <w:lang w:val="en-US"/>
              </w:rPr>
              <w:t>101,2</w:t>
            </w:r>
          </w:p>
        </w:tc>
      </w:tr>
    </w:tbl>
    <w:p w:rsidR="0057442D" w:rsidRDefault="0057442D" w:rsidP="00FB5BEA">
      <w:pPr>
        <w:pStyle w:val="2"/>
        <w:keepNext w:val="0"/>
        <w:widowControl w:val="0"/>
        <w:tabs>
          <w:tab w:val="right" w:pos="10319"/>
        </w:tabs>
        <w:spacing w:before="0" w:after="120"/>
        <w:ind w:left="0" w:firstLine="0"/>
        <w:jc w:val="left"/>
        <w:rPr>
          <w:rFonts w:asciiTheme="minorHAnsi" w:hAnsiTheme="minorHAnsi" w:cs="Calibri"/>
          <w:sz w:val="20"/>
          <w:lang w:val="kk-KZ"/>
        </w:rPr>
      </w:pPr>
    </w:p>
    <w:p w:rsidR="004E1446" w:rsidRPr="00064766" w:rsidRDefault="00D65993" w:rsidP="00FB5BEA">
      <w:pPr>
        <w:pStyle w:val="2"/>
        <w:keepNext w:val="0"/>
        <w:widowControl w:val="0"/>
        <w:tabs>
          <w:tab w:val="right" w:pos="10319"/>
        </w:tabs>
        <w:spacing w:before="0" w:after="120"/>
        <w:ind w:left="0" w:firstLine="0"/>
        <w:jc w:val="left"/>
        <w:rPr>
          <w:rFonts w:asciiTheme="minorHAnsi" w:hAnsiTheme="minorHAnsi" w:cs="Calibri"/>
          <w:sz w:val="20"/>
          <w:lang w:val="en-US"/>
        </w:rPr>
      </w:pPr>
      <w:r w:rsidRPr="00064766">
        <w:rPr>
          <w:rFonts w:asciiTheme="minorHAnsi" w:hAnsiTheme="minorHAnsi" w:cs="Calibri"/>
          <w:sz w:val="20"/>
          <w:lang w:val="en-GB"/>
        </w:rPr>
        <w:t>Gross</w:t>
      </w:r>
      <w:r w:rsidRPr="00064766">
        <w:rPr>
          <w:rFonts w:asciiTheme="minorHAnsi" w:hAnsiTheme="minorHAnsi" w:cs="Calibri"/>
          <w:sz w:val="20"/>
          <w:lang w:val="en-US"/>
        </w:rPr>
        <w:t xml:space="preserve"> domestic product</w:t>
      </w:r>
      <w:r w:rsidR="00F970A8" w:rsidRPr="00064766">
        <w:rPr>
          <w:rFonts w:asciiTheme="minorHAnsi" w:hAnsiTheme="minorHAnsi" w:cs="Calibri"/>
          <w:sz w:val="20"/>
          <w:lang w:val="en-US"/>
        </w:rPr>
        <w:t xml:space="preserve"> by method of production</w:t>
      </w:r>
    </w:p>
    <w:p w:rsidR="006C26A3" w:rsidRPr="00064766" w:rsidRDefault="006C26A3" w:rsidP="006C26A3">
      <w:pPr>
        <w:pStyle w:val="ab"/>
        <w:spacing w:before="0"/>
        <w:rPr>
          <w:rFonts w:asciiTheme="minorHAnsi" w:hAnsiTheme="minorHAnsi"/>
          <w:lang w:val="en-US"/>
        </w:rPr>
      </w:pPr>
      <w:r w:rsidRPr="00064766">
        <w:rPr>
          <w:rFonts w:asciiTheme="minorHAnsi" w:hAnsiTheme="minorHAnsi" w:cs="Arial"/>
          <w:sz w:val="18"/>
          <w:szCs w:val="18"/>
          <w:lang w:val="en-US"/>
        </w:rPr>
        <w:t>GDP production</w:t>
      </w:r>
      <w:r w:rsidRPr="00064766">
        <w:rPr>
          <w:rFonts w:asciiTheme="minorHAnsi" w:hAnsiTheme="minorHAnsi"/>
          <w:sz w:val="14"/>
          <w:vertAlign w:val="superscript"/>
          <w:lang w:val="en-US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828"/>
        <w:gridCol w:w="1559"/>
        <w:gridCol w:w="1276"/>
        <w:gridCol w:w="1275"/>
        <w:gridCol w:w="1985"/>
      </w:tblGrid>
      <w:tr w:rsidR="00064766" w:rsidRPr="00844B51" w:rsidTr="00B6580F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64766" w:rsidRPr="00844B51" w:rsidRDefault="00064766" w:rsidP="00B6580F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January-June 2020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ind w:firstLine="0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</w:t>
            </w: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064766" w:rsidRPr="00844B51" w:rsidTr="00B6580F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ind w:firstLine="0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ind w:firstLine="0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766" w:rsidRPr="00844B51" w:rsidRDefault="00064766" w:rsidP="00B6580F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64766" w:rsidRPr="00844B51" w:rsidRDefault="00064766" w:rsidP="00B6580F">
            <w:pPr>
              <w:ind w:firstLine="0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</w:tr>
      <w:tr w:rsidR="00064766" w:rsidRPr="00844B51" w:rsidTr="00B6580F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27 737 110,0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98,2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101,2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vAlign w:val="bottom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10 537 926,3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104,1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95,2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37,9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vAlign w:val="bottom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781 495,8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102,4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112,4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2,8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vAlign w:val="bottom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8 273 624,3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92,7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29,8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3 965 247,1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81,1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14,3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3 693 172,9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525 397,3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102,5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109,4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89 807,0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99,8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111,8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0,3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1 482 806,2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102,4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5,3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vAlign w:val="bottom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15 470 985,8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94,5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55,9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4 052 616,0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89,4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107,0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14,6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2 031 321,6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85,4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7,3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251 789,0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101,2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0,9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500 806,9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109,0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101,9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1,8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1 269 430,7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100,9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138,1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4,6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2 104 064,8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95,7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7,6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1 328 447,5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96,4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4,8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681 089,4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95,6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594 915,1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102,6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886 916,2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3,2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625 320,7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102,5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109,0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2,3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210 179,7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910 302,0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110,7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3,3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23 786,2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vAlign w:val="bottom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26 008 912,1</w:t>
            </w:r>
          </w:p>
        </w:tc>
        <w:tc>
          <w:tcPr>
            <w:tcW w:w="1276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98,5</w:t>
            </w:r>
          </w:p>
        </w:tc>
        <w:tc>
          <w:tcPr>
            <w:tcW w:w="127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1985" w:type="dxa"/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93,8</w:t>
            </w:r>
          </w:p>
        </w:tc>
      </w:tr>
      <w:tr w:rsidR="00064766" w:rsidRPr="00844B51" w:rsidTr="00B6580F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064766" w:rsidRPr="00844B51" w:rsidRDefault="00064766" w:rsidP="00B6580F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4B5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064766" w:rsidRPr="00844B51" w:rsidRDefault="00064766" w:rsidP="00B6580F">
            <w:pPr>
              <w:ind w:firstLine="0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1 728 197,9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94,9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80,2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64766" w:rsidRPr="00844B51" w:rsidRDefault="00064766" w:rsidP="00B6580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44B51">
              <w:rPr>
                <w:rFonts w:asciiTheme="minorHAnsi" w:hAnsiTheme="minorHAnsi" w:cstheme="minorHAnsi"/>
                <w:bCs/>
                <w:sz w:val="14"/>
                <w:szCs w:val="14"/>
              </w:rPr>
              <w:t>6,2</w:t>
            </w:r>
          </w:p>
        </w:tc>
      </w:tr>
    </w:tbl>
    <w:p w:rsidR="00064766" w:rsidRPr="00844B51" w:rsidRDefault="00064766" w:rsidP="00064766">
      <w:pPr>
        <w:ind w:firstLine="142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 w:cs="Arial"/>
          <w:i/>
          <w:sz w:val="14"/>
          <w:szCs w:val="14"/>
          <w:lang w:val="kk-KZ"/>
        </w:rPr>
        <w:t>*</w:t>
      </w:r>
      <w:r>
        <w:rPr>
          <w:rFonts w:asciiTheme="minorHAnsi" w:hAnsiTheme="minorHAnsi"/>
          <w:i/>
          <w:sz w:val="14"/>
          <w:szCs w:val="14"/>
          <w:lang w:val="en-US"/>
        </w:rPr>
        <w:t>P</w:t>
      </w:r>
      <w:r w:rsidRPr="00844B51">
        <w:rPr>
          <w:rFonts w:asciiTheme="minorHAnsi" w:hAnsiTheme="minorHAnsi"/>
          <w:i/>
          <w:sz w:val="14"/>
          <w:szCs w:val="14"/>
          <w:lang w:val="en-US"/>
        </w:rPr>
        <w:t>reliminary</w:t>
      </w:r>
      <w:r w:rsidRPr="00844B51">
        <w:rPr>
          <w:rFonts w:asciiTheme="minorHAnsi" w:hAnsiTheme="minorHAnsi"/>
          <w:i/>
          <w:sz w:val="14"/>
          <w:szCs w:val="14"/>
        </w:rPr>
        <w:t xml:space="preserve"> </w:t>
      </w:r>
      <w:r w:rsidRPr="00844B51">
        <w:rPr>
          <w:rFonts w:asciiTheme="minorHAnsi" w:hAnsiTheme="minorHAnsi"/>
          <w:i/>
          <w:sz w:val="14"/>
          <w:szCs w:val="14"/>
          <w:lang w:val="en-US"/>
        </w:rPr>
        <w:t>data</w:t>
      </w:r>
      <w:r w:rsidRPr="00844B51">
        <w:rPr>
          <w:rFonts w:asciiTheme="minorHAnsi" w:hAnsiTheme="minorHAnsi"/>
          <w:i/>
          <w:sz w:val="14"/>
          <w:szCs w:val="14"/>
        </w:rPr>
        <w:t>.</w:t>
      </w:r>
    </w:p>
    <w:p w:rsidR="007F28C0" w:rsidRPr="00994940" w:rsidRDefault="007F28C0" w:rsidP="00D90EF7">
      <w:pPr>
        <w:pStyle w:val="afd"/>
        <w:pageBreakBefore/>
        <w:spacing w:before="240"/>
        <w:ind w:firstLine="0"/>
        <w:rPr>
          <w:rFonts w:asciiTheme="minorHAnsi" w:hAnsiTheme="minorHAnsi" w:cs="Calibri"/>
          <w:b/>
          <w:snapToGrid w:val="0"/>
          <w:sz w:val="20"/>
          <w:szCs w:val="20"/>
          <w:lang w:val="en-US"/>
        </w:rPr>
      </w:pPr>
      <w:r w:rsidRPr="00994940">
        <w:rPr>
          <w:rFonts w:asciiTheme="minorHAnsi" w:hAnsiTheme="minorHAnsi" w:cs="Calibri"/>
          <w:b/>
          <w:snapToGrid w:val="0"/>
          <w:sz w:val="20"/>
          <w:szCs w:val="20"/>
          <w:lang w:val="en-US"/>
        </w:rPr>
        <w:lastRenderedPageBreak/>
        <w:t>Investments statistics</w:t>
      </w:r>
    </w:p>
    <w:p w:rsidR="00994940" w:rsidRPr="00F136E5" w:rsidRDefault="00994940" w:rsidP="00994940">
      <w:pPr>
        <w:pStyle w:val="ab"/>
        <w:rPr>
          <w:rFonts w:ascii="Calibri" w:hAnsi="Calibri"/>
          <w:snapToGrid w:val="0"/>
          <w:sz w:val="18"/>
          <w:szCs w:val="18"/>
        </w:rPr>
      </w:pPr>
      <w:r w:rsidRPr="00F136E5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843"/>
      </w:tblGrid>
      <w:tr w:rsidR="00994940" w:rsidRPr="00B639A4" w:rsidTr="00A453D0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40" w:rsidRPr="00E51A59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940" w:rsidRPr="00BB57CB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BB57CB">
              <w:rPr>
                <w:rFonts w:ascii="Calibri" w:hAnsi="Calibri"/>
                <w:sz w:val="14"/>
                <w:szCs w:val="14"/>
                <w:lang w:val="en-US"/>
              </w:rPr>
              <w:t>Info:</w:t>
            </w:r>
            <w:r w:rsidRPr="00BB57CB">
              <w:rPr>
                <w:rFonts w:ascii="Calibri" w:hAnsi="Calibri"/>
                <w:sz w:val="14"/>
                <w:szCs w:val="14"/>
                <w:lang w:val="en-US"/>
              </w:rPr>
              <w:br/>
              <w:t>January-August 2019 as % of total</w:t>
            </w:r>
          </w:p>
        </w:tc>
      </w:tr>
      <w:tr w:rsidR="00994940" w:rsidRPr="00F136E5" w:rsidTr="00A453D0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994940" w:rsidRPr="00F136E5" w:rsidRDefault="00994940" w:rsidP="00B6580F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994940" w:rsidRPr="00110148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148">
              <w:rPr>
                <w:rFonts w:ascii="Calibri" w:hAnsi="Calibri" w:cs="Calibri"/>
                <w:sz w:val="14"/>
                <w:szCs w:val="14"/>
              </w:rPr>
              <w:t>7 041 249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994940" w:rsidRPr="00110148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94940" w:rsidRPr="004C1E62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100,0</w:t>
            </w:r>
          </w:p>
        </w:tc>
      </w:tr>
      <w:tr w:rsidR="00994940" w:rsidRPr="00F136E5" w:rsidTr="00A453D0">
        <w:trPr>
          <w:cantSplit/>
          <w:trHeight w:val="50"/>
        </w:trPr>
        <w:tc>
          <w:tcPr>
            <w:tcW w:w="3969" w:type="dxa"/>
          </w:tcPr>
          <w:p w:rsidR="00994940" w:rsidRPr="00F136E5" w:rsidRDefault="00994940" w:rsidP="00B6580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56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94940" w:rsidRPr="00F136E5" w:rsidTr="00A453D0">
        <w:trPr>
          <w:cantSplit/>
        </w:trPr>
        <w:tc>
          <w:tcPr>
            <w:tcW w:w="3969" w:type="dxa"/>
          </w:tcPr>
          <w:p w:rsidR="00994940" w:rsidRPr="00994940" w:rsidRDefault="00994940" w:rsidP="00B6580F">
            <w:pPr>
              <w:pStyle w:val="a9"/>
              <w:ind w:left="105" w:firstLine="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costs for </w:t>
            </w:r>
            <w:r w:rsidRPr="00994940">
              <w:rPr>
                <w:rFonts w:ascii="Calibri" w:hAnsi="Calibri"/>
                <w:sz w:val="14"/>
                <w:szCs w:val="14"/>
                <w:lang w:val="en-US"/>
              </w:rPr>
              <w:t>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994940" w:rsidRPr="00110148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148">
              <w:rPr>
                <w:rFonts w:ascii="Calibri" w:hAnsi="Calibri" w:cs="Calibri"/>
                <w:sz w:val="14"/>
                <w:szCs w:val="14"/>
              </w:rPr>
              <w:t>3 869 596</w:t>
            </w:r>
          </w:p>
        </w:tc>
        <w:tc>
          <w:tcPr>
            <w:tcW w:w="2056" w:type="dxa"/>
            <w:vAlign w:val="bottom"/>
          </w:tcPr>
          <w:p w:rsidR="00994940" w:rsidRPr="00110148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148">
              <w:rPr>
                <w:rFonts w:ascii="Calibri" w:hAnsi="Calibri" w:cs="Calibri"/>
                <w:sz w:val="14"/>
                <w:szCs w:val="14"/>
              </w:rPr>
              <w:t>55,0</w:t>
            </w:r>
          </w:p>
        </w:tc>
        <w:tc>
          <w:tcPr>
            <w:tcW w:w="1843" w:type="dxa"/>
            <w:vAlign w:val="bottom"/>
          </w:tcPr>
          <w:p w:rsidR="00994940" w:rsidRPr="0075720E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720E">
              <w:rPr>
                <w:rFonts w:ascii="Calibri" w:hAnsi="Calibri" w:cs="Calibri"/>
                <w:color w:val="000000"/>
                <w:sz w:val="14"/>
                <w:szCs w:val="14"/>
              </w:rPr>
              <w:t>46,7</w:t>
            </w:r>
          </w:p>
        </w:tc>
      </w:tr>
      <w:tr w:rsidR="00994940" w:rsidRPr="00415170" w:rsidTr="00A453D0">
        <w:trPr>
          <w:cantSplit/>
        </w:trPr>
        <w:tc>
          <w:tcPr>
            <w:tcW w:w="3969" w:type="dxa"/>
          </w:tcPr>
          <w:p w:rsidR="00994940" w:rsidRPr="00C85DE5" w:rsidRDefault="00994940" w:rsidP="00B6580F">
            <w:pPr>
              <w:pStyle w:val="a9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994940" w:rsidRPr="00110148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148">
              <w:rPr>
                <w:rFonts w:ascii="Calibri" w:hAnsi="Calibri" w:cs="Calibri"/>
                <w:sz w:val="14"/>
                <w:szCs w:val="14"/>
              </w:rPr>
              <w:t>1 670 116</w:t>
            </w:r>
          </w:p>
        </w:tc>
        <w:tc>
          <w:tcPr>
            <w:tcW w:w="2056" w:type="dxa"/>
            <w:vAlign w:val="bottom"/>
          </w:tcPr>
          <w:p w:rsidR="00994940" w:rsidRPr="00110148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148">
              <w:rPr>
                <w:rFonts w:ascii="Calibri" w:hAnsi="Calibri" w:cs="Calibri"/>
                <w:sz w:val="14"/>
                <w:szCs w:val="14"/>
              </w:rPr>
              <w:t>23,7</w:t>
            </w:r>
          </w:p>
        </w:tc>
        <w:tc>
          <w:tcPr>
            <w:tcW w:w="1843" w:type="dxa"/>
            <w:vAlign w:val="bottom"/>
          </w:tcPr>
          <w:p w:rsidR="00994940" w:rsidRPr="0075720E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720E">
              <w:rPr>
                <w:rFonts w:ascii="Calibri" w:hAnsi="Calibri" w:cs="Calibri"/>
                <w:color w:val="000000"/>
                <w:sz w:val="14"/>
                <w:szCs w:val="14"/>
              </w:rPr>
              <w:t>32,4</w:t>
            </w: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994940" w:rsidRPr="001622F4" w:rsidRDefault="00994940" w:rsidP="00B6580F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994940">
              <w:rPr>
                <w:rFonts w:ascii="Calibri" w:hAnsi="Calibri"/>
                <w:sz w:val="14"/>
                <w:szCs w:val="14"/>
                <w:lang w:val="en-US"/>
              </w:rPr>
              <w:t xml:space="preserve">other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994940" w:rsidRPr="00110148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148">
              <w:rPr>
                <w:rFonts w:ascii="Calibri" w:hAnsi="Calibri" w:cs="Calibri"/>
                <w:sz w:val="14"/>
                <w:szCs w:val="14"/>
              </w:rPr>
              <w:t>1 501 537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994940" w:rsidRPr="00110148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10148">
              <w:rPr>
                <w:rFonts w:ascii="Calibri" w:hAnsi="Calibri" w:cs="Calibri"/>
                <w:sz w:val="14"/>
                <w:szCs w:val="14"/>
              </w:rPr>
              <w:t>21,3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94940" w:rsidRPr="0075720E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5720E">
              <w:rPr>
                <w:rFonts w:ascii="Calibri" w:hAnsi="Calibri" w:cs="Calibri"/>
                <w:color w:val="000000"/>
                <w:sz w:val="14"/>
                <w:szCs w:val="14"/>
              </w:rPr>
              <w:t>20,9</w:t>
            </w:r>
          </w:p>
        </w:tc>
      </w:tr>
    </w:tbl>
    <w:p w:rsidR="00994940" w:rsidRPr="00F136E5" w:rsidRDefault="00994940" w:rsidP="000712D0">
      <w:pPr>
        <w:pStyle w:val="ab"/>
        <w:spacing w:before="12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2906"/>
      </w:tblGrid>
      <w:tr w:rsidR="00994940" w:rsidRPr="00F136E5" w:rsidTr="00A453D0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4940" w:rsidRPr="00E51A59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2020</w:t>
            </w:r>
          </w:p>
        </w:tc>
      </w:tr>
      <w:tr w:rsidR="00994940" w:rsidRPr="00F136E5" w:rsidTr="00A453D0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4940" w:rsidRPr="00F136E5" w:rsidRDefault="00994940" w:rsidP="00B6580F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4940" w:rsidRPr="00557C2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C24">
              <w:rPr>
                <w:rFonts w:ascii="Calibri" w:hAnsi="Calibri" w:cs="Calibri"/>
                <w:sz w:val="14"/>
                <w:szCs w:val="14"/>
              </w:rPr>
              <w:t>7 041 249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4940" w:rsidRPr="00C82E29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100,0</w:t>
            </w:r>
          </w:p>
        </w:tc>
      </w:tr>
      <w:tr w:rsidR="00994940" w:rsidRPr="00B639A4" w:rsidTr="00A453D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994940" w:rsidRDefault="00994940" w:rsidP="00B6580F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994940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8B6BA4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8B6BA4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994940" w:rsidRPr="00F136E5" w:rsidTr="00A453D0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F136E5" w:rsidRDefault="00994940" w:rsidP="00B6580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557C2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C24">
              <w:rPr>
                <w:rFonts w:ascii="Calibri" w:hAnsi="Calibri" w:cs="Calibri"/>
                <w:sz w:val="14"/>
                <w:szCs w:val="14"/>
              </w:rPr>
              <w:t>1 146 976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613E1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3E14">
              <w:rPr>
                <w:rFonts w:ascii="Calibri" w:hAnsi="Calibri" w:cs="Calibri"/>
                <w:sz w:val="14"/>
                <w:szCs w:val="14"/>
              </w:rPr>
              <w:t>16,3</w:t>
            </w:r>
          </w:p>
        </w:tc>
      </w:tr>
      <w:tr w:rsidR="00994940" w:rsidRPr="00F136E5" w:rsidTr="00A453D0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F136E5" w:rsidRDefault="00994940" w:rsidP="00B6580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557C2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C24">
              <w:rPr>
                <w:rFonts w:ascii="Calibri" w:hAnsi="Calibri" w:cs="Calibri"/>
                <w:sz w:val="14"/>
                <w:szCs w:val="14"/>
              </w:rPr>
              <w:t>5 271 687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613E1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3E14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F136E5" w:rsidRDefault="00994940" w:rsidP="00B6580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557C2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C24">
              <w:rPr>
                <w:rFonts w:ascii="Calibri" w:hAnsi="Calibri" w:cs="Calibri"/>
                <w:sz w:val="14"/>
                <w:szCs w:val="14"/>
              </w:rPr>
              <w:t>167 941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613E1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3E14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F136E5" w:rsidRDefault="00994940" w:rsidP="00B6580F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994940" w:rsidRDefault="00994940" w:rsidP="00B6580F">
            <w:pPr>
              <w:pStyle w:val="a9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994940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557C2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C24">
              <w:rPr>
                <w:rFonts w:ascii="Calibri" w:hAnsi="Calibri" w:cs="Calibri"/>
                <w:sz w:val="14"/>
                <w:szCs w:val="14"/>
              </w:rPr>
              <w:t>23 363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613E1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3E1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F136E5" w:rsidRDefault="00994940" w:rsidP="00B6580F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557C2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C24">
              <w:rPr>
                <w:rFonts w:ascii="Calibri" w:hAnsi="Calibri" w:cs="Calibri"/>
                <w:sz w:val="14"/>
                <w:szCs w:val="14"/>
              </w:rPr>
              <w:t>454 645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40" w:rsidRPr="006A3D96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613E14">
              <w:rPr>
                <w:rFonts w:ascii="Calibri" w:hAnsi="Calibri" w:cs="Calibri"/>
                <w:sz w:val="14"/>
                <w:szCs w:val="14"/>
              </w:rPr>
              <w:t>6,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4</w:t>
            </w: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94940" w:rsidRPr="00F136E5" w:rsidRDefault="00994940" w:rsidP="00B6580F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94940" w:rsidRPr="00F136E5" w:rsidTr="00A453D0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940" w:rsidRPr="00F136E5" w:rsidRDefault="00994940" w:rsidP="00B6580F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4940" w:rsidRPr="00557C2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C24">
              <w:rPr>
                <w:rFonts w:ascii="Calibri" w:hAnsi="Calibri" w:cs="Calibri"/>
                <w:sz w:val="14"/>
                <w:szCs w:val="14"/>
              </w:rPr>
              <w:t>152 032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4940" w:rsidRPr="00613E14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3E14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</w:tr>
    </w:tbl>
    <w:p w:rsidR="00994940" w:rsidRPr="00F136E5" w:rsidRDefault="00994940" w:rsidP="000712D0">
      <w:pPr>
        <w:pStyle w:val="ab"/>
        <w:spacing w:before="12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136E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994940" w:rsidRPr="00F136E5" w:rsidTr="00B6580F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940" w:rsidRPr="001A2CE2" w:rsidRDefault="0099494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2020</w:t>
            </w:r>
          </w:p>
        </w:tc>
      </w:tr>
      <w:tr w:rsidR="00994940" w:rsidRPr="00F136E5" w:rsidTr="00B6580F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40" w:rsidRPr="00F136E5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940" w:rsidRPr="00E51A59" w:rsidRDefault="00994940" w:rsidP="00B6580F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August</w:t>
            </w:r>
            <w:r w:rsidRPr="00953F09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953F09">
              <w:rPr>
                <w:rFonts w:ascii="Calibri" w:hAnsi="Calibri"/>
                <w:sz w:val="14"/>
                <w:szCs w:val="14"/>
              </w:rPr>
              <w:t xml:space="preserve">as % </w:t>
            </w:r>
            <w:r w:rsidRPr="00953F09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19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994940" w:rsidRPr="00F136E5" w:rsidRDefault="00994940" w:rsidP="00B6580F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7 041 249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93,9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94940" w:rsidRPr="00F136E5" w:rsidTr="00B6580F">
        <w:trPr>
          <w:cantSplit/>
          <w:trHeight w:val="271"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292 005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109,1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4 044 346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57,5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84,2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994940" w:rsidRDefault="00994940" w:rsidP="00B6580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A32811" w:rsidRDefault="00994940" w:rsidP="00B6580F">
            <w:pPr>
              <w:ind w:firstLine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2 967 777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42,1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79,6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 xml:space="preserve"> 504 772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112,4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955E01" w:rsidRDefault="00994940" w:rsidP="00B6580F">
            <w:pPr>
              <w:ind w:left="318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356 636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5,1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79,0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955E01" w:rsidRDefault="00994940" w:rsidP="00B6580F">
            <w:pPr>
              <w:ind w:left="318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215 161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129,6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 xml:space="preserve"> 38 480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0,5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52,6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A32811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87 579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59,4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616 332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8,8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97,1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E51A59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102 829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153,3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57 192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0,8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144,4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49 279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0,7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91,1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1 198 808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17,0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120,4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A32811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39 699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0,6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90,2</w:t>
            </w:r>
          </w:p>
        </w:tc>
      </w:tr>
      <w:tr w:rsidR="00994940" w:rsidRPr="00F136E5" w:rsidTr="00B6580F">
        <w:trPr>
          <w:cantSplit/>
          <w:trHeight w:val="199"/>
        </w:trPr>
        <w:tc>
          <w:tcPr>
            <w:tcW w:w="3969" w:type="dxa"/>
          </w:tcPr>
          <w:p w:rsidR="00994940" w:rsidRPr="00A550CC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50C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68 306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1,0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121,9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A32811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45 21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0,6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237,0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135 558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1,9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121,0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955E01" w:rsidRDefault="00994940" w:rsidP="00B6580F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103 642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1,5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154,0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</w:tcPr>
          <w:p w:rsidR="00994940" w:rsidRPr="00F136E5" w:rsidRDefault="00994940" w:rsidP="00B6580F">
            <w:pPr>
              <w:pStyle w:val="afd"/>
              <w:ind w:firstLine="113"/>
              <w:rPr>
                <w:color w:val="000000"/>
                <w:sz w:val="14"/>
                <w:szCs w:val="14"/>
              </w:rPr>
            </w:pPr>
            <w:r w:rsidRPr="00F136E5">
              <w:rPr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135 840</w:t>
            </w:r>
          </w:p>
        </w:tc>
        <w:tc>
          <w:tcPr>
            <w:tcW w:w="2032" w:type="dxa"/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1,9</w:t>
            </w:r>
          </w:p>
        </w:tc>
        <w:tc>
          <w:tcPr>
            <w:tcW w:w="2032" w:type="dxa"/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156,0</w:t>
            </w:r>
          </w:p>
        </w:tc>
      </w:tr>
      <w:tr w:rsidR="00994940" w:rsidRPr="00F136E5" w:rsidTr="00B6580F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994940" w:rsidRPr="00F136E5" w:rsidRDefault="00994940" w:rsidP="00B6580F">
            <w:pPr>
              <w:pStyle w:val="afd"/>
              <w:ind w:firstLine="113"/>
              <w:rPr>
                <w:color w:val="000000"/>
                <w:sz w:val="14"/>
                <w:szCs w:val="14"/>
              </w:rPr>
            </w:pPr>
            <w:r w:rsidRPr="00F136E5">
              <w:rPr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94940" w:rsidRPr="00877F7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77F75">
              <w:rPr>
                <w:rFonts w:ascii="Calibri" w:hAnsi="Calibri" w:cs="Calibri"/>
                <w:sz w:val="14"/>
                <w:szCs w:val="14"/>
              </w:rPr>
              <w:t>26 142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94940" w:rsidRPr="009641DE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641DE">
              <w:rPr>
                <w:rFonts w:ascii="Calibri" w:hAnsi="Calibri" w:cs="Calibri"/>
                <w:sz w:val="14"/>
                <w:szCs w:val="14"/>
              </w:rPr>
              <w:t xml:space="preserve">    0,4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994940" w:rsidRPr="00324405" w:rsidRDefault="0099494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24405">
              <w:rPr>
                <w:rFonts w:ascii="Calibri" w:hAnsi="Calibri" w:cs="Calibri"/>
                <w:sz w:val="14"/>
                <w:szCs w:val="14"/>
              </w:rPr>
              <w:t xml:space="preserve">    321,0</w:t>
            </w:r>
          </w:p>
        </w:tc>
      </w:tr>
    </w:tbl>
    <w:p w:rsidR="007F28C0" w:rsidRPr="00FB5BEA" w:rsidRDefault="00A35DEE" w:rsidP="00FB5BEA">
      <w:pPr>
        <w:pStyle w:val="21"/>
        <w:keepNext w:val="0"/>
        <w:widowControl w:val="0"/>
        <w:spacing w:before="120"/>
        <w:rPr>
          <w:rFonts w:asciiTheme="minorHAnsi" w:hAnsiTheme="minorHAnsi" w:cs="Calibri"/>
          <w:sz w:val="20"/>
          <w:lang w:val="kk-KZ"/>
        </w:rPr>
      </w:pPr>
      <w:r w:rsidRPr="00FB5BEA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FB5BEA">
        <w:rPr>
          <w:rFonts w:asciiTheme="minorHAnsi" w:hAnsiTheme="minorHAnsi" w:cs="Calibri"/>
          <w:sz w:val="20"/>
          <w:lang w:val="en-US"/>
        </w:rPr>
        <w:t>statistics</w:t>
      </w:r>
    </w:p>
    <w:p w:rsidR="00691B76" w:rsidRPr="00A66458" w:rsidRDefault="00691B76" w:rsidP="000712D0">
      <w:pPr>
        <w:pStyle w:val="ab"/>
        <w:widowControl w:val="0"/>
        <w:spacing w:before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A66458">
        <w:rPr>
          <w:rFonts w:ascii="Calibri" w:hAnsi="Calibri"/>
          <w:color w:val="000000"/>
          <w:sz w:val="18"/>
          <w:szCs w:val="18"/>
          <w:lang w:val="en-US"/>
        </w:rPr>
        <w:t>Registered juridical persons by economic activities and activity</w:t>
      </w:r>
    </w:p>
    <w:p w:rsidR="00691B76" w:rsidRPr="000A1071" w:rsidRDefault="00691B76" w:rsidP="00691B76">
      <w:pPr>
        <w:pStyle w:val="a6"/>
        <w:spacing w:after="60"/>
        <w:rPr>
          <w:rFonts w:ascii="Calibri" w:hAnsi="Calibri"/>
          <w:color w:val="000000"/>
          <w:sz w:val="14"/>
          <w:szCs w:val="14"/>
          <w:lang w:val="kk-KZ"/>
        </w:rPr>
      </w:pPr>
      <w:proofErr w:type="gramStart"/>
      <w:r w:rsidRPr="000A1071">
        <w:rPr>
          <w:rFonts w:ascii="Calibri" w:hAnsi="Calibri"/>
          <w:color w:val="000000"/>
          <w:sz w:val="14"/>
          <w:szCs w:val="14"/>
          <w:lang w:val="en-US"/>
        </w:rPr>
        <w:t>as</w:t>
      </w:r>
      <w:proofErr w:type="gramEnd"/>
      <w:r w:rsidRPr="000A1071">
        <w:rPr>
          <w:rFonts w:ascii="Calibri" w:hAnsi="Calibri"/>
          <w:color w:val="000000"/>
          <w:sz w:val="14"/>
          <w:szCs w:val="14"/>
          <w:lang w:val="en-US"/>
        </w:rPr>
        <w:t xml:space="preserve"> of 01.</w:t>
      </w:r>
      <w:r w:rsidRPr="000A1071">
        <w:rPr>
          <w:rFonts w:ascii="Calibri" w:hAnsi="Calibri"/>
          <w:color w:val="000000"/>
          <w:sz w:val="14"/>
          <w:szCs w:val="14"/>
          <w:lang w:val="kk-KZ"/>
        </w:rPr>
        <w:t>09</w:t>
      </w:r>
      <w:r w:rsidRPr="000A1071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0A1071">
        <w:rPr>
          <w:rFonts w:ascii="Calibri" w:hAnsi="Calibri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691B76" w:rsidRPr="000A1071" w:rsidTr="00B6580F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Among which</w:t>
            </w:r>
          </w:p>
        </w:tc>
      </w:tr>
      <w:tr w:rsidR="00691B76" w:rsidRPr="000A1071" w:rsidTr="00B6580F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of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in liquidation process</w:t>
            </w:r>
          </w:p>
        </w:tc>
      </w:tr>
      <w:tr w:rsidR="00691B76" w:rsidRPr="000A1071" w:rsidTr="00B6580F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691B76" w:rsidRPr="000A1071" w:rsidTr="00B6580F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b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456 697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320 320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46 950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170 740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102 630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6 380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Agriculture</w:t>
            </w:r>
            <w:r w:rsidRPr="000A1071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forestry</w:t>
            </w:r>
            <w:r w:rsidRPr="000A107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0A107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18 519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13 984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1 924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7 020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5 040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191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4 371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3 322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605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1 289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1 428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</w:tr>
      <w:tr w:rsidR="00691B76" w:rsidRPr="000A1071" w:rsidTr="00B6580F">
        <w:trPr>
          <w:trHeight w:val="63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23 876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16 455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1 742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8 589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6 124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390</w:t>
            </w:r>
          </w:p>
        </w:tc>
      </w:tr>
      <w:tr w:rsidR="00691B76" w:rsidRPr="000A1071" w:rsidTr="00B6580F">
        <w:trPr>
          <w:trHeight w:val="14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1 650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1 224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186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644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394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2 711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1 912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206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1 059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647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47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61 211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40 338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4 965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15 759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19 614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1 563</w:t>
            </w:r>
          </w:p>
        </w:tc>
      </w:tr>
      <w:tr w:rsidR="00691B76" w:rsidRPr="000A1071" w:rsidTr="00B6580F">
        <w:trPr>
          <w:trHeight w:val="10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133 750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86 167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15 798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39 394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30 975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2 224</w:t>
            </w:r>
          </w:p>
        </w:tc>
      </w:tr>
      <w:tr w:rsidR="00691B76" w:rsidRPr="000A1071" w:rsidTr="00B6580F">
        <w:trPr>
          <w:trHeight w:val="96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17 776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12 424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1 827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6 690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3 907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62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257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lastRenderedPageBreak/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7 884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6 008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1 409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3 045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1 554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52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12 233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8 744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1 521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4 776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2 447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102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9 188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5 712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896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3 450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1 366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115</w:t>
            </w:r>
          </w:p>
        </w:tc>
      </w:tr>
      <w:tr w:rsidR="00691B76" w:rsidRPr="000A1071" w:rsidTr="00B6580F">
        <w:trPr>
          <w:trHeight w:val="202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18 498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13 995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962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9 912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3 121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243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31 150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21 745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2 488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12 573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6 684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322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19 948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14 889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1 843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8 854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4 192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184</w:t>
            </w:r>
          </w:p>
        </w:tc>
      </w:tr>
      <w:tr w:rsidR="00691B76" w:rsidRPr="000A1071" w:rsidTr="00B6580F">
        <w:trPr>
          <w:trHeight w:val="68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9 556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9 239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56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9 070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113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</w:tr>
      <w:tr w:rsidR="00691B76" w:rsidRPr="000A1071" w:rsidTr="00B6580F">
        <w:trPr>
          <w:trHeight w:val="135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25 187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22 479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1 132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18 428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2 919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159</w:t>
            </w:r>
          </w:p>
        </w:tc>
      </w:tr>
      <w:tr w:rsidR="00691B76" w:rsidRPr="000A1071" w:rsidTr="00B6580F">
        <w:trPr>
          <w:trHeight w:val="24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7 859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6 408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587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4 410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1 411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68</w:t>
            </w:r>
          </w:p>
        </w:tc>
      </w:tr>
      <w:tr w:rsidR="00691B76" w:rsidRPr="000A1071" w:rsidTr="00B6580F">
        <w:trPr>
          <w:trHeight w:val="201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6 680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4 843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705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2 927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1 211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48</w:t>
            </w:r>
          </w:p>
        </w:tc>
      </w:tr>
      <w:tr w:rsidR="00691B76" w:rsidRPr="000A1071" w:rsidTr="00B6580F">
        <w:trPr>
          <w:trHeight w:val="149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</w:rPr>
              <w:t>Other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0A1071">
              <w:rPr>
                <w:rFonts w:ascii="Calibri" w:hAnsi="Calibri"/>
                <w:sz w:val="14"/>
                <w:szCs w:val="14"/>
              </w:rPr>
              <w:t>services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44 649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30 431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8 098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12 850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9 483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290</w:t>
            </w:r>
          </w:p>
        </w:tc>
      </w:tr>
      <w:tr w:rsidR="00691B76" w:rsidRPr="000A1071" w:rsidTr="00B6580F">
        <w:trPr>
          <w:trHeight w:val="149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691B76" w:rsidRPr="000A1071" w:rsidTr="00B6580F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bCs w:val="0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691B76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</w:tbl>
    <w:p w:rsidR="00691B76" w:rsidRPr="00A66458" w:rsidRDefault="00691B76" w:rsidP="00FB5BEA">
      <w:pPr>
        <w:pStyle w:val="ab"/>
        <w:widowControl w:val="0"/>
        <w:spacing w:before="24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A66458">
        <w:rPr>
          <w:rFonts w:ascii="Calibri" w:hAnsi="Calibr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A66458">
        <w:rPr>
          <w:rFonts w:ascii="Calibri" w:hAnsi="Calibri"/>
          <w:bCs/>
          <w:color w:val="000000"/>
          <w:sz w:val="18"/>
          <w:szCs w:val="18"/>
          <w:lang w:val="en-US"/>
        </w:rPr>
        <w:t>ownership’s forms</w:t>
      </w:r>
    </w:p>
    <w:p w:rsidR="00691B76" w:rsidRPr="000A1071" w:rsidRDefault="00691B76" w:rsidP="00691B76">
      <w:pPr>
        <w:pStyle w:val="a6"/>
        <w:spacing w:after="60"/>
        <w:rPr>
          <w:rFonts w:ascii="Calibri" w:hAnsi="Calibri"/>
          <w:color w:val="000000"/>
          <w:sz w:val="14"/>
          <w:szCs w:val="14"/>
          <w:lang w:val="kk-KZ"/>
        </w:rPr>
      </w:pPr>
      <w:proofErr w:type="gramStart"/>
      <w:r w:rsidRPr="000A1071">
        <w:rPr>
          <w:rFonts w:ascii="Calibri" w:hAnsi="Calibri"/>
          <w:color w:val="000000"/>
          <w:sz w:val="14"/>
          <w:szCs w:val="14"/>
          <w:lang w:val="en-US"/>
        </w:rPr>
        <w:t>as</w:t>
      </w:r>
      <w:proofErr w:type="gramEnd"/>
      <w:r w:rsidRPr="000A1071">
        <w:rPr>
          <w:rFonts w:ascii="Calibri" w:hAnsi="Calibri"/>
          <w:color w:val="000000"/>
          <w:sz w:val="14"/>
          <w:szCs w:val="14"/>
          <w:lang w:val="en-US"/>
        </w:rPr>
        <w:t xml:space="preserve"> of 01.</w:t>
      </w:r>
      <w:r w:rsidRPr="000A1071">
        <w:rPr>
          <w:rFonts w:ascii="Calibri" w:hAnsi="Calibri"/>
          <w:color w:val="000000"/>
          <w:sz w:val="14"/>
          <w:szCs w:val="14"/>
          <w:lang w:val="kk-KZ"/>
        </w:rPr>
        <w:t>09</w:t>
      </w:r>
      <w:r w:rsidRPr="000A1071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0A1071">
        <w:rPr>
          <w:rFonts w:ascii="Calibri" w:hAnsi="Calibri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691B76" w:rsidRPr="00B639A4" w:rsidTr="00B6580F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Of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which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 xml:space="preserve"> by </w:t>
            </w:r>
            <w:r w:rsidRPr="000A1071">
              <w:rPr>
                <w:rFonts w:ascii="Calibri" w:hAnsi="Calibri"/>
                <w:bCs w:val="0"/>
                <w:sz w:val="14"/>
                <w:szCs w:val="14"/>
                <w:lang w:val="en-US"/>
              </w:rPr>
              <w:t>ownership’s forms</w:t>
            </w:r>
          </w:p>
        </w:tc>
      </w:tr>
      <w:tr w:rsidR="00691B76" w:rsidRPr="000A1071" w:rsidTr="00B6580F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foreign</w:t>
            </w:r>
          </w:p>
        </w:tc>
      </w:tr>
      <w:tr w:rsidR="00691B76" w:rsidRPr="00B639A4" w:rsidTr="00B6580F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B76" w:rsidRPr="000A1071" w:rsidRDefault="00691B76" w:rsidP="00B6580F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691B76" w:rsidRPr="000A1071" w:rsidTr="00B6580F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b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456 697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25 456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403 387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11 207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27 854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Agriculture</w:t>
            </w:r>
            <w:r w:rsidRPr="000A1071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forestry</w:t>
            </w:r>
            <w:r w:rsidRPr="000A107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0A107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18 519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18 174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403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276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4 371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3 951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287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420</w:t>
            </w:r>
          </w:p>
        </w:tc>
      </w:tr>
      <w:tr w:rsidR="00691B76" w:rsidRPr="000A1071" w:rsidTr="00B6580F">
        <w:trPr>
          <w:trHeight w:val="63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23 876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22 248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1 373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1 608</w:t>
            </w:r>
          </w:p>
        </w:tc>
      </w:tr>
      <w:tr w:rsidR="00691B76" w:rsidRPr="000A1071" w:rsidTr="00B6580F">
        <w:trPr>
          <w:trHeight w:val="14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1 650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1 459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93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2 711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221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2 380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bookmarkStart w:id="0" w:name="_GoBack"/>
            <w:bookmarkEnd w:id="0"/>
            <w:r w:rsidRPr="000A1071">
              <w:rPr>
                <w:rFonts w:ascii="Calibri" w:hAnsi="Calibri" w:cs="Calibri"/>
                <w:sz w:val="14"/>
                <w:szCs w:val="14"/>
              </w:rPr>
              <w:t>110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61 211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58 119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1 122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3 055</w:t>
            </w:r>
          </w:p>
        </w:tc>
      </w:tr>
      <w:tr w:rsidR="00691B76" w:rsidRPr="000A1071" w:rsidTr="00B6580F">
        <w:trPr>
          <w:trHeight w:val="10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133 750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120 596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3 603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13 118</w:t>
            </w:r>
          </w:p>
        </w:tc>
      </w:tr>
      <w:tr w:rsidR="00691B76" w:rsidRPr="000A1071" w:rsidTr="00B6580F">
        <w:trPr>
          <w:trHeight w:val="96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17 776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16 644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439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1 094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7 884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7 143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246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51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723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12 233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11 480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672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9 188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8 782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194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397</w:t>
            </w:r>
          </w:p>
        </w:tc>
      </w:tr>
      <w:tr w:rsidR="00691B76" w:rsidRPr="000A1071" w:rsidTr="00B6580F">
        <w:trPr>
          <w:trHeight w:val="202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18 498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17 744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385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704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31 150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539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28 917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103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971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1 694</w:t>
            </w:r>
          </w:p>
        </w:tc>
      </w:tr>
      <w:tr w:rsidR="00691B76" w:rsidRPr="000A1071" w:rsidTr="00B6580F">
        <w:trPr>
          <w:trHeight w:val="7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19 948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19 085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330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772</w:t>
            </w:r>
          </w:p>
        </w:tc>
      </w:tr>
      <w:tr w:rsidR="00691B76" w:rsidRPr="000A1071" w:rsidTr="00B6580F">
        <w:trPr>
          <w:trHeight w:val="68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9 556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9 443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113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691B76" w:rsidRPr="000A1071" w:rsidTr="00B6580F">
        <w:trPr>
          <w:trHeight w:val="135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25 187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11 986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12 791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149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410</w:t>
            </w:r>
          </w:p>
        </w:tc>
      </w:tr>
      <w:tr w:rsidR="00691B76" w:rsidRPr="000A1071" w:rsidTr="00B6580F">
        <w:trPr>
          <w:trHeight w:val="240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7 859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1 267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6 349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119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243</w:t>
            </w:r>
          </w:p>
        </w:tc>
      </w:tr>
      <w:tr w:rsidR="00691B76" w:rsidRPr="000A1071" w:rsidTr="00B6580F">
        <w:trPr>
          <w:trHeight w:val="201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A1071">
              <w:rPr>
                <w:rFonts w:ascii="Calibri" w:hAnsi="Calibr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6 680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1 425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5 009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139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246</w:t>
            </w:r>
          </w:p>
        </w:tc>
      </w:tr>
      <w:tr w:rsidR="00691B76" w:rsidRPr="000A1071" w:rsidTr="00B6580F">
        <w:trPr>
          <w:trHeight w:val="149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</w:rPr>
              <w:t>Other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0A1071">
              <w:rPr>
                <w:rFonts w:ascii="Calibri" w:hAnsi="Calibri"/>
                <w:sz w:val="14"/>
                <w:szCs w:val="14"/>
              </w:rPr>
              <w:t>services</w:t>
            </w: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44 649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42 403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842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2 218</w:t>
            </w:r>
          </w:p>
        </w:tc>
      </w:tr>
      <w:tr w:rsidR="00691B76" w:rsidRPr="000A1071" w:rsidTr="00B6580F">
        <w:trPr>
          <w:trHeight w:val="149"/>
        </w:trPr>
        <w:tc>
          <w:tcPr>
            <w:tcW w:w="3686" w:type="dxa"/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691B76" w:rsidRPr="000A1071" w:rsidTr="00B6580F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691B76" w:rsidRPr="000A1071" w:rsidRDefault="00691B76" w:rsidP="00B6580F">
            <w:pPr>
              <w:pStyle w:val="af0"/>
              <w:jc w:val="left"/>
              <w:rPr>
                <w:rFonts w:ascii="Calibri" w:hAnsi="Calibri"/>
                <w:bCs w:val="0"/>
                <w:sz w:val="14"/>
                <w:szCs w:val="14"/>
                <w:lang w:val="en-US"/>
              </w:rPr>
            </w:pPr>
            <w:r w:rsidRPr="000A1071">
              <w:rPr>
                <w:rFonts w:ascii="Calibri" w:hAnsi="Calibr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691B76" w:rsidRPr="000A1071" w:rsidRDefault="00691B76" w:rsidP="007B3697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10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</w:tbl>
    <w:p w:rsidR="00B639A4" w:rsidRDefault="00B639A4" w:rsidP="00A92A7C">
      <w:pPr>
        <w:pStyle w:val="ab"/>
        <w:widowControl w:val="0"/>
        <w:spacing w:before="0" w:line="480" w:lineRule="auto"/>
        <w:jc w:val="left"/>
        <w:rPr>
          <w:rFonts w:asciiTheme="minorHAnsi" w:hAnsiTheme="minorHAnsi" w:cs="Calibri"/>
          <w:sz w:val="20"/>
        </w:rPr>
      </w:pPr>
    </w:p>
    <w:p w:rsidR="00265F39" w:rsidRPr="00717381" w:rsidRDefault="007F28C0" w:rsidP="00A92A7C">
      <w:pPr>
        <w:pStyle w:val="ab"/>
        <w:widowControl w:val="0"/>
        <w:spacing w:before="0" w:line="480" w:lineRule="auto"/>
        <w:jc w:val="left"/>
        <w:rPr>
          <w:rFonts w:asciiTheme="minorHAnsi" w:hAnsiTheme="minorHAnsi" w:cs="Calibri"/>
          <w:sz w:val="20"/>
          <w:lang w:val="en-US"/>
        </w:rPr>
      </w:pPr>
      <w:r w:rsidRPr="00717381">
        <w:rPr>
          <w:rFonts w:asciiTheme="minorHAnsi" w:hAnsiTheme="minorHAnsi" w:cs="Calibri"/>
          <w:sz w:val="20"/>
          <w:lang w:val="en-US"/>
        </w:rPr>
        <w:t>Domestic trade statistics</w:t>
      </w:r>
    </w:p>
    <w:p w:rsidR="00EE7B4F" w:rsidRPr="00717381" w:rsidRDefault="00EE7B4F" w:rsidP="00EE7B4F">
      <w:pPr>
        <w:pStyle w:val="ab"/>
        <w:spacing w:before="0" w:after="0" w:line="480" w:lineRule="auto"/>
        <w:rPr>
          <w:rFonts w:asciiTheme="minorHAnsi" w:hAnsiTheme="minorHAnsi" w:cs="Arial"/>
          <w:sz w:val="18"/>
          <w:szCs w:val="18"/>
          <w:lang w:val="en-US"/>
        </w:rPr>
      </w:pPr>
      <w:r w:rsidRPr="00717381">
        <w:rPr>
          <w:rFonts w:asciiTheme="minorHAnsi" w:hAnsiTheme="minorHAnsi" w:cs="Arial"/>
          <w:sz w:val="18"/>
          <w:szCs w:val="18"/>
          <w:lang w:val="en-GB"/>
        </w:rPr>
        <w:t>Volume of sales of goods (services</w:t>
      </w:r>
      <w:r w:rsidR="00A00C35" w:rsidRPr="00717381">
        <w:rPr>
          <w:rFonts w:asciiTheme="minorHAnsi" w:hAnsiTheme="minorHAnsi" w:cs="Arial"/>
          <w:sz w:val="18"/>
          <w:szCs w:val="18"/>
          <w:lang w:val="en-US"/>
        </w:rPr>
        <w:t>)</w:t>
      </w: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68"/>
        <w:gridCol w:w="1134"/>
        <w:gridCol w:w="1298"/>
        <w:gridCol w:w="1461"/>
        <w:gridCol w:w="1457"/>
      </w:tblGrid>
      <w:tr w:rsidR="009206E2" w:rsidRPr="00B639A4" w:rsidTr="00B6580F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2" w:rsidRPr="00A453D0" w:rsidRDefault="009206E2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6E2" w:rsidRPr="00A453D0" w:rsidRDefault="009206E2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6E2" w:rsidRPr="00A453D0" w:rsidRDefault="009206E2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9206E2" w:rsidRPr="00A453D0" w:rsidTr="00B6580F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E2" w:rsidRPr="00A453D0" w:rsidRDefault="009206E2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6E2" w:rsidRPr="00A453D0" w:rsidRDefault="009206E2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453D0">
              <w:rPr>
                <w:rFonts w:ascii="Calibri" w:hAnsi="Calibri" w:cs="Arial"/>
                <w:sz w:val="14"/>
                <w:szCs w:val="14"/>
                <w:lang w:val="en-US"/>
              </w:rPr>
              <w:t>January-August</w:t>
            </w:r>
            <w:r w:rsidRPr="00A453D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53D0">
              <w:rPr>
                <w:rFonts w:ascii="Calibri" w:hAnsi="Calibr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6E2" w:rsidRPr="00A453D0" w:rsidRDefault="009206E2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453D0">
              <w:rPr>
                <w:rFonts w:ascii="Calibri" w:hAnsi="Calibri" w:cs="Arial"/>
                <w:sz w:val="14"/>
                <w:szCs w:val="14"/>
                <w:lang w:val="en-US"/>
              </w:rPr>
              <w:t>August 2020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6E2" w:rsidRPr="00A453D0" w:rsidRDefault="009206E2" w:rsidP="00B6580F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  <w:r w:rsidRPr="00A453D0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A453D0">
              <w:rPr>
                <w:rFonts w:ascii="Calibri" w:hAnsi="Calibri" w:cs="Arial"/>
                <w:sz w:val="14"/>
                <w:szCs w:val="14"/>
                <w:lang w:val="en-US"/>
              </w:rPr>
              <w:t>August</w:t>
            </w:r>
            <w:r w:rsidR="00A92A7C">
              <w:rPr>
                <w:rFonts w:ascii="Calibri" w:hAnsi="Calibri" w:cs="Arial"/>
                <w:sz w:val="14"/>
                <w:szCs w:val="14"/>
                <w:lang w:val="en-GB"/>
              </w:rPr>
              <w:t xml:space="preserve">  </w:t>
            </w:r>
            <w:r w:rsidRPr="00A453D0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</w:t>
            </w:r>
            <w:r w:rsidRPr="00A453D0">
              <w:rPr>
                <w:rFonts w:ascii="Calibri" w:hAnsi="Calibri" w:cs="Arial"/>
                <w:sz w:val="14"/>
                <w:szCs w:val="14"/>
              </w:rPr>
              <w:t>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06E2" w:rsidRPr="00A453D0" w:rsidRDefault="009206E2" w:rsidP="00B6580F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  <w:r w:rsidRPr="00A453D0">
              <w:rPr>
                <w:rFonts w:ascii="Calibri" w:hAnsi="Calibri" w:cs="Arial"/>
                <w:sz w:val="14"/>
                <w:szCs w:val="14"/>
                <w:lang w:val="en-US"/>
              </w:rPr>
              <w:t>August</w:t>
            </w:r>
            <w:r w:rsidRPr="00A453D0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</w:t>
            </w:r>
            <w:r w:rsidRPr="00A453D0">
              <w:rPr>
                <w:rFonts w:ascii="Calibri" w:hAnsi="Calibri" w:cs="Arial"/>
                <w:sz w:val="14"/>
                <w:szCs w:val="14"/>
              </w:rPr>
              <w:t>20</w:t>
            </w:r>
          </w:p>
        </w:tc>
      </w:tr>
      <w:tr w:rsidR="009206E2" w:rsidRPr="00A453D0" w:rsidTr="00B6580F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9206E2" w:rsidRPr="00A453D0" w:rsidRDefault="009206E2" w:rsidP="00B6580F">
            <w:pPr>
              <w:pStyle w:val="a7"/>
              <w:jc w:val="lef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A453D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A453D0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21 174 548,5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 xml:space="preserve"> 3 420 229,5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:rsidR="009206E2" w:rsidRPr="00A453D0" w:rsidRDefault="009206E2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 xml:space="preserve">89,5 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:rsidR="009206E2" w:rsidRPr="00A453D0" w:rsidRDefault="009206E2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</w:tr>
      <w:tr w:rsidR="009206E2" w:rsidRPr="00A453D0" w:rsidTr="00B6580F">
        <w:trPr>
          <w:cantSplit/>
          <w:trHeight w:val="234"/>
        </w:trPr>
        <w:tc>
          <w:tcPr>
            <w:tcW w:w="2382" w:type="pct"/>
          </w:tcPr>
          <w:p w:rsidR="009206E2" w:rsidRPr="00A453D0" w:rsidRDefault="009206E2" w:rsidP="00B6580F">
            <w:pPr>
              <w:pStyle w:val="a7"/>
              <w:ind w:firstLine="105"/>
              <w:jc w:val="lef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555" w:type="pct"/>
            <w:vAlign w:val="center"/>
          </w:tcPr>
          <w:p w:rsidR="009206E2" w:rsidRPr="00A453D0" w:rsidRDefault="009206E2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35" w:type="pct"/>
            <w:vAlign w:val="center"/>
          </w:tcPr>
          <w:p w:rsidR="009206E2" w:rsidRPr="00A453D0" w:rsidRDefault="009206E2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15" w:type="pct"/>
            <w:vAlign w:val="center"/>
          </w:tcPr>
          <w:p w:rsidR="009206E2" w:rsidRPr="00A453D0" w:rsidRDefault="009206E2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13" w:type="pct"/>
            <w:vAlign w:val="center"/>
          </w:tcPr>
          <w:p w:rsidR="009206E2" w:rsidRPr="00A453D0" w:rsidRDefault="009206E2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206E2" w:rsidRPr="00A453D0" w:rsidTr="00B6580F">
        <w:trPr>
          <w:cantSplit/>
        </w:trPr>
        <w:tc>
          <w:tcPr>
            <w:tcW w:w="2382" w:type="pct"/>
            <w:vAlign w:val="bottom"/>
          </w:tcPr>
          <w:p w:rsidR="009206E2" w:rsidRPr="00A453D0" w:rsidRDefault="009206E2" w:rsidP="00B6580F">
            <w:pPr>
              <w:pStyle w:val="a9"/>
              <w:ind w:firstLine="105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A453D0">
              <w:rPr>
                <w:rFonts w:ascii="Calibri" w:hAnsi="Calibri" w:cs="Arial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55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453D0">
              <w:rPr>
                <w:rFonts w:ascii="Calibri" w:hAnsi="Calibri"/>
                <w:sz w:val="14"/>
                <w:szCs w:val="14"/>
              </w:rPr>
              <w:t>6 808 844,1</w:t>
            </w:r>
          </w:p>
        </w:tc>
        <w:tc>
          <w:tcPr>
            <w:tcW w:w="63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1 200 044,6</w:t>
            </w:r>
          </w:p>
        </w:tc>
        <w:tc>
          <w:tcPr>
            <w:tcW w:w="71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90,5</w:t>
            </w:r>
          </w:p>
        </w:tc>
        <w:tc>
          <w:tcPr>
            <w:tcW w:w="713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</w:tr>
      <w:tr w:rsidR="009206E2" w:rsidRPr="00B639A4" w:rsidTr="00B6580F">
        <w:trPr>
          <w:cantSplit/>
        </w:trPr>
        <w:tc>
          <w:tcPr>
            <w:tcW w:w="2382" w:type="pct"/>
            <w:vAlign w:val="bottom"/>
          </w:tcPr>
          <w:p w:rsidR="009206E2" w:rsidRPr="00A453D0" w:rsidRDefault="009206E2" w:rsidP="00B6580F">
            <w:pPr>
              <w:pStyle w:val="a9"/>
              <w:ind w:firstLine="105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453D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55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3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1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13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206E2" w:rsidRPr="00A453D0" w:rsidTr="00B6580F">
        <w:trPr>
          <w:cantSplit/>
        </w:trPr>
        <w:tc>
          <w:tcPr>
            <w:tcW w:w="2382" w:type="pct"/>
          </w:tcPr>
          <w:p w:rsidR="009206E2" w:rsidRPr="00A453D0" w:rsidRDefault="009206E2" w:rsidP="00B6580F">
            <w:pPr>
              <w:pStyle w:val="a9"/>
              <w:ind w:firstLine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453D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555" w:type="pct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4 113 540,4</w:t>
            </w:r>
          </w:p>
        </w:tc>
        <w:tc>
          <w:tcPr>
            <w:tcW w:w="635" w:type="pct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732 682,9</w:t>
            </w:r>
          </w:p>
        </w:tc>
        <w:tc>
          <w:tcPr>
            <w:tcW w:w="715" w:type="pct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713" w:type="pct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110,4</w:t>
            </w:r>
          </w:p>
        </w:tc>
      </w:tr>
      <w:tr w:rsidR="009206E2" w:rsidRPr="00A453D0" w:rsidTr="00B6580F">
        <w:trPr>
          <w:cantSplit/>
        </w:trPr>
        <w:tc>
          <w:tcPr>
            <w:tcW w:w="2382" w:type="pct"/>
            <w:vAlign w:val="bottom"/>
          </w:tcPr>
          <w:p w:rsidR="009206E2" w:rsidRPr="00A453D0" w:rsidRDefault="009206E2" w:rsidP="00B6580F">
            <w:pPr>
              <w:pStyle w:val="a9"/>
              <w:ind w:firstLine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453D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55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2 695 303,7</w:t>
            </w:r>
          </w:p>
        </w:tc>
        <w:tc>
          <w:tcPr>
            <w:tcW w:w="63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 xml:space="preserve">467 361,7 </w:t>
            </w:r>
          </w:p>
        </w:tc>
        <w:tc>
          <w:tcPr>
            <w:tcW w:w="71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453D0">
              <w:rPr>
                <w:rFonts w:ascii="Calibri" w:hAnsi="Calibri"/>
                <w:sz w:val="14"/>
                <w:szCs w:val="14"/>
              </w:rPr>
              <w:t>83,5</w:t>
            </w:r>
          </w:p>
        </w:tc>
        <w:tc>
          <w:tcPr>
            <w:tcW w:w="713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A453D0">
              <w:rPr>
                <w:rFonts w:ascii="Calibri" w:hAnsi="Calibri"/>
                <w:sz w:val="14"/>
                <w:szCs w:val="14"/>
              </w:rPr>
              <w:t>92,4</w:t>
            </w:r>
          </w:p>
        </w:tc>
      </w:tr>
      <w:tr w:rsidR="009206E2" w:rsidRPr="00A453D0" w:rsidTr="00B6580F">
        <w:trPr>
          <w:cantSplit/>
        </w:trPr>
        <w:tc>
          <w:tcPr>
            <w:tcW w:w="2382" w:type="pct"/>
            <w:vAlign w:val="bottom"/>
          </w:tcPr>
          <w:p w:rsidR="009206E2" w:rsidRPr="00A453D0" w:rsidRDefault="009206E2" w:rsidP="00B6580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453D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A453D0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453D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555" w:type="pct"/>
            <w:vAlign w:val="bottom"/>
          </w:tcPr>
          <w:p w:rsidR="009206E2" w:rsidRPr="00A453D0" w:rsidRDefault="009206E2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39,6</w:t>
            </w:r>
          </w:p>
        </w:tc>
        <w:tc>
          <w:tcPr>
            <w:tcW w:w="635" w:type="pct"/>
            <w:vAlign w:val="bottom"/>
          </w:tcPr>
          <w:p w:rsidR="009206E2" w:rsidRPr="00A453D0" w:rsidRDefault="009206E2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38,9</w:t>
            </w:r>
          </w:p>
        </w:tc>
        <w:tc>
          <w:tcPr>
            <w:tcW w:w="715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713" w:type="pct"/>
            <w:vAlign w:val="bottom"/>
          </w:tcPr>
          <w:p w:rsidR="009206E2" w:rsidRPr="00A453D0" w:rsidRDefault="009206E2" w:rsidP="00B6580F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206E2" w:rsidRPr="00A453D0" w:rsidTr="00B6580F">
        <w:trPr>
          <w:cantSplit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9206E2" w:rsidRPr="00A453D0" w:rsidRDefault="009206E2" w:rsidP="00B6580F">
            <w:pPr>
              <w:ind w:firstLine="105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:rsidR="009206E2" w:rsidRPr="00A453D0" w:rsidRDefault="009206E2" w:rsidP="00A92A7C">
            <w:pPr>
              <w:ind w:left="-454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 xml:space="preserve">14 083 660,4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:rsidR="009206E2" w:rsidRPr="00A453D0" w:rsidRDefault="009206E2" w:rsidP="00A92A7C">
            <w:pPr>
              <w:ind w:left="-454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53D0">
              <w:rPr>
                <w:rFonts w:ascii="Calibri" w:hAnsi="Calibri"/>
                <w:sz w:val="14"/>
                <w:szCs w:val="14"/>
                <w:lang w:val="kk-KZ"/>
              </w:rPr>
              <w:t>2 130 429,3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:rsidR="009206E2" w:rsidRPr="00A453D0" w:rsidRDefault="009206E2" w:rsidP="00A92A7C">
            <w:pPr>
              <w:pStyle w:val="af0"/>
              <w:ind w:left="-45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453D0">
              <w:rPr>
                <w:rFonts w:ascii="Calibri" w:hAnsi="Calibri"/>
                <w:snapToGrid w:val="0"/>
                <w:sz w:val="14"/>
                <w:szCs w:val="14"/>
              </w:rPr>
              <w:t>90,0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:rsidR="009206E2" w:rsidRPr="00A453D0" w:rsidRDefault="009206E2" w:rsidP="00A92A7C">
            <w:pPr>
              <w:pStyle w:val="af0"/>
              <w:ind w:left="-454"/>
              <w:rPr>
                <w:rFonts w:ascii="Calibri" w:hAnsi="Calibri"/>
                <w:snapToGrid w:val="0"/>
                <w:sz w:val="14"/>
                <w:szCs w:val="14"/>
              </w:rPr>
            </w:pPr>
            <w:r w:rsidRPr="00A453D0">
              <w:rPr>
                <w:rFonts w:ascii="Calibri" w:hAnsi="Calibri"/>
                <w:snapToGrid w:val="0"/>
                <w:sz w:val="14"/>
                <w:szCs w:val="14"/>
              </w:rPr>
              <w:t>92,0</w:t>
            </w:r>
          </w:p>
        </w:tc>
      </w:tr>
    </w:tbl>
    <w:p w:rsidR="009206E2" w:rsidRPr="00A453D0" w:rsidRDefault="009206E2" w:rsidP="009206E2">
      <w:pPr>
        <w:rPr>
          <w:rFonts w:ascii="Calibri" w:hAnsi="Calibri"/>
          <w:sz w:val="14"/>
          <w:szCs w:val="14"/>
          <w:lang w:val="kk-KZ"/>
        </w:rPr>
      </w:pPr>
    </w:p>
    <w:p w:rsidR="007F28C0" w:rsidRPr="006E1F48" w:rsidRDefault="007F28C0" w:rsidP="003D19ED">
      <w:pPr>
        <w:pStyle w:val="21"/>
        <w:keepNext w:val="0"/>
        <w:pageBreakBefore/>
        <w:widowControl w:val="0"/>
        <w:rPr>
          <w:rFonts w:asciiTheme="minorHAnsi" w:hAnsiTheme="minorHAnsi" w:cs="Calibri"/>
          <w:sz w:val="20"/>
          <w:lang w:val="en-GB"/>
        </w:rPr>
      </w:pPr>
      <w:r w:rsidRPr="006E1F48">
        <w:rPr>
          <w:rFonts w:asciiTheme="minorHAnsi" w:hAnsiTheme="minorHAnsi" w:cs="Calibri"/>
          <w:sz w:val="20"/>
          <w:lang w:val="en-GB"/>
        </w:rPr>
        <w:lastRenderedPageBreak/>
        <w:t>Foreign and mutual</w:t>
      </w:r>
      <w:r w:rsidRPr="006E1F48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6E1F48" w:rsidRPr="00955FE8" w:rsidRDefault="006E1F48" w:rsidP="000712D0">
      <w:pPr>
        <w:pStyle w:val="ab"/>
        <w:spacing w:before="0" w:after="60" w:line="480" w:lineRule="auto"/>
        <w:rPr>
          <w:rFonts w:ascii="Calibri" w:hAnsi="Calibri"/>
          <w:color w:val="000000"/>
          <w:sz w:val="18"/>
          <w:szCs w:val="18"/>
          <w:lang w:val="en-GB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410"/>
      </w:tblGrid>
      <w:tr w:rsidR="006E1F48" w:rsidRPr="00B639A4" w:rsidTr="00B6580F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48" w:rsidRPr="003D64E2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8" w:rsidRPr="003D64E2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January-July 2020,</w:t>
            </w: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8" w:rsidRPr="003D64E2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January-July 20</w:t>
            </w: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1F48" w:rsidRPr="003D64E2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 xml:space="preserve">January-July 2019 </w:t>
            </w:r>
          </w:p>
          <w:p w:rsidR="006E1F48" w:rsidRPr="003D64E2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 January-July 2018</w:t>
            </w: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6E1F48" w:rsidRPr="003D64E2" w:rsidRDefault="006E1F48" w:rsidP="00B6580F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>48 747,2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>89,3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>103,1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</w:tcPr>
          <w:p w:rsidR="006E1F48" w:rsidRPr="003D64E2" w:rsidRDefault="006E1F48" w:rsidP="00B6580F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bCs/>
                <w:color w:val="000000"/>
                <w:sz w:val="14"/>
                <w:szCs w:val="14"/>
              </w:rPr>
              <w:t>28 630,8</w:t>
            </w:r>
          </w:p>
        </w:tc>
        <w:tc>
          <w:tcPr>
            <w:tcW w:w="2413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86,7</w:t>
            </w:r>
          </w:p>
        </w:tc>
        <w:tc>
          <w:tcPr>
            <w:tcW w:w="2410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96,5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</w:tcPr>
          <w:p w:rsidR="006E1F48" w:rsidRPr="003D64E2" w:rsidRDefault="006E1F48" w:rsidP="00B6580F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6E1F48" w:rsidRPr="003D64E2" w:rsidRDefault="006E1F48" w:rsidP="00B6580F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4 679,6</w:t>
            </w:r>
          </w:p>
        </w:tc>
        <w:tc>
          <w:tcPr>
            <w:tcW w:w="2413" w:type="dxa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81,1</w:t>
            </w:r>
          </w:p>
        </w:tc>
        <w:tc>
          <w:tcPr>
            <w:tcW w:w="2410" w:type="dxa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105,5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</w:tcPr>
          <w:p w:rsidR="006E1F48" w:rsidRPr="003D64E2" w:rsidRDefault="006E1F48" w:rsidP="00B6580F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2 847,4</w:t>
            </w:r>
          </w:p>
        </w:tc>
        <w:tc>
          <w:tcPr>
            <w:tcW w:w="2413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80,6</w:t>
            </w:r>
          </w:p>
        </w:tc>
        <w:tc>
          <w:tcPr>
            <w:tcW w:w="2410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97,4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</w:tcPr>
          <w:p w:rsidR="006E1F48" w:rsidRPr="003D64E2" w:rsidRDefault="006E1F48" w:rsidP="00B6580F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23 951,2</w:t>
            </w:r>
          </w:p>
        </w:tc>
        <w:tc>
          <w:tcPr>
            <w:tcW w:w="2413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87,9</w:t>
            </w:r>
          </w:p>
        </w:tc>
        <w:tc>
          <w:tcPr>
            <w:tcW w:w="2410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94,8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</w:tcPr>
          <w:p w:rsidR="006E1F48" w:rsidRPr="003D64E2" w:rsidRDefault="006E1F48" w:rsidP="00B6580F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bCs/>
                <w:color w:val="000000"/>
                <w:sz w:val="14"/>
                <w:szCs w:val="14"/>
              </w:rPr>
              <w:t>20 116,4</w:t>
            </w:r>
          </w:p>
        </w:tc>
        <w:tc>
          <w:tcPr>
            <w:tcW w:w="2413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93,5</w:t>
            </w:r>
          </w:p>
        </w:tc>
        <w:tc>
          <w:tcPr>
            <w:tcW w:w="2410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115,1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</w:tcPr>
          <w:p w:rsidR="006E1F48" w:rsidRPr="003D64E2" w:rsidRDefault="006E1F48" w:rsidP="00B6580F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6E1F48" w:rsidRPr="003D64E2" w:rsidRDefault="006E1F48" w:rsidP="00B6580F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8 310,0</w:t>
            </w:r>
          </w:p>
        </w:tc>
        <w:tc>
          <w:tcPr>
            <w:tcW w:w="2413" w:type="dxa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90,8</w:t>
            </w:r>
          </w:p>
        </w:tc>
        <w:tc>
          <w:tcPr>
            <w:tcW w:w="2410" w:type="dxa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101,1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</w:tcPr>
          <w:p w:rsidR="006E1F48" w:rsidRPr="003D64E2" w:rsidRDefault="006E1F48" w:rsidP="00B6580F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 xml:space="preserve">the </w:t>
            </w: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 w:rsidRPr="003D64E2">
              <w:rPr>
                <w:rFonts w:ascii="Calibri" w:hAnsi="Calibri"/>
                <w:color w:val="000000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7 553,8</w:t>
            </w:r>
          </w:p>
        </w:tc>
        <w:tc>
          <w:tcPr>
            <w:tcW w:w="2413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92,5</w:t>
            </w:r>
          </w:p>
        </w:tc>
        <w:tc>
          <w:tcPr>
            <w:tcW w:w="2410" w:type="dxa"/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103,1</w:t>
            </w:r>
          </w:p>
        </w:tc>
      </w:tr>
      <w:tr w:rsidR="006E1F48" w:rsidRPr="003D64E2" w:rsidTr="00B6580F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6E1F48" w:rsidRPr="003D64E2" w:rsidRDefault="006E1F48" w:rsidP="00B6580F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11 806,4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6E1F48" w:rsidRPr="003D64E2" w:rsidRDefault="006E1F48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3D64E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128,3</w:t>
            </w:r>
          </w:p>
        </w:tc>
      </w:tr>
    </w:tbl>
    <w:p w:rsidR="006E1F48" w:rsidRPr="00664E8B" w:rsidRDefault="006E1F48" w:rsidP="006E1F48">
      <w:pPr>
        <w:pStyle w:val="ab"/>
        <w:widowControl w:val="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t>Good structure of export in January</w:t>
      </w:r>
      <w:r>
        <w:rPr>
          <w:rFonts w:ascii="Calibri" w:hAnsi="Calibri"/>
          <w:noProof/>
          <w:sz w:val="18"/>
          <w:szCs w:val="18"/>
          <w:lang w:val="en-US"/>
        </w:rPr>
        <w:t>-July</w:t>
      </w:r>
      <w:r w:rsidRPr="00955FE8">
        <w:rPr>
          <w:rFonts w:ascii="Calibri" w:hAnsi="Calibri"/>
          <w:noProof/>
          <w:sz w:val="18"/>
          <w:szCs w:val="18"/>
          <w:lang w:val="en-US"/>
        </w:rPr>
        <w:t xml:space="preserve"> </w:t>
      </w:r>
      <w:r>
        <w:rPr>
          <w:rFonts w:ascii="Calibri" w:hAnsi="Calibri"/>
          <w:noProof/>
          <w:sz w:val="18"/>
          <w:szCs w:val="18"/>
          <w:lang w:val="en-US"/>
        </w:rPr>
        <w:t>20</w:t>
      </w:r>
      <w:r w:rsidRPr="00664E8B">
        <w:rPr>
          <w:rFonts w:ascii="Calibri" w:hAnsi="Calibri"/>
          <w:noProof/>
          <w:sz w:val="18"/>
          <w:szCs w:val="18"/>
          <w:lang w:val="en-US"/>
        </w:rPr>
        <w:t>20</w:t>
      </w:r>
    </w:p>
    <w:p w:rsidR="006E1F48" w:rsidRPr="00115D2B" w:rsidRDefault="006E1F48" w:rsidP="006E1F48">
      <w:pPr>
        <w:pStyle w:val="a0"/>
        <w:tabs>
          <w:tab w:val="left" w:pos="7638"/>
        </w:tabs>
        <w:rPr>
          <w:rFonts w:ascii="Calibri" w:hAnsi="Calibri"/>
          <w:sz w:val="18"/>
          <w:szCs w:val="16"/>
          <w:lang w:val="en-US"/>
        </w:rPr>
      </w:pPr>
      <w:r w:rsidRPr="00115D2B">
        <w:rPr>
          <w:rFonts w:ascii="Calibri" w:hAnsi="Calibri"/>
          <w:sz w:val="22"/>
          <w:lang w:val="en-US"/>
        </w:rPr>
        <w:tab/>
      </w:r>
      <w:proofErr w:type="gramStart"/>
      <w:r w:rsidRPr="00115D2B">
        <w:rPr>
          <w:rFonts w:ascii="Calibri" w:hAnsi="Calibri"/>
          <w:sz w:val="18"/>
          <w:szCs w:val="16"/>
          <w:lang w:val="en-US"/>
        </w:rPr>
        <w:t>in</w:t>
      </w:r>
      <w:proofErr w:type="gramEnd"/>
      <w:r w:rsidRPr="00115D2B">
        <w:rPr>
          <w:rFonts w:ascii="Calibri" w:hAnsi="Calibri"/>
          <w:sz w:val="18"/>
          <w:szCs w:val="16"/>
          <w:lang w:val="en-US"/>
        </w:rPr>
        <w:t xml:space="preserve"> %</w:t>
      </w:r>
    </w:p>
    <w:p w:rsidR="006E1F48" w:rsidRPr="00A27E07" w:rsidRDefault="006E1F48" w:rsidP="006E1F48">
      <w:pPr>
        <w:pStyle w:val="a0"/>
        <w:ind w:firstLine="0"/>
        <w:jc w:val="center"/>
        <w:rPr>
          <w:rFonts w:ascii="Calibri" w:hAnsi="Calibri"/>
          <w:lang w:val="en-US"/>
        </w:rPr>
      </w:pPr>
      <w:r>
        <w:rPr>
          <w:noProof/>
        </w:rPr>
        <w:drawing>
          <wp:inline distT="0" distB="0" distL="0" distR="0">
            <wp:extent cx="3891280" cy="266890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796" t="40356" r="39153" b="25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731" cy="2668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F48" w:rsidRPr="00605DBB" w:rsidRDefault="006E1F48" w:rsidP="006E1F48">
      <w:pPr>
        <w:pStyle w:val="a0"/>
        <w:rPr>
          <w:rFonts w:ascii="Calibri" w:hAnsi="Calibri"/>
          <w:noProof/>
          <w:lang w:val="en-US"/>
        </w:rPr>
      </w:pPr>
    </w:p>
    <w:p w:rsidR="006E1F48" w:rsidRPr="00664E8B" w:rsidRDefault="006E1F48" w:rsidP="006E1F48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-July</w:t>
      </w:r>
      <w:r w:rsidRPr="00955FE8">
        <w:rPr>
          <w:rFonts w:ascii="Calibri" w:hAnsi="Calibri"/>
          <w:b/>
          <w:sz w:val="18"/>
          <w:szCs w:val="18"/>
          <w:lang w:val="en-US"/>
        </w:rPr>
        <w:t xml:space="preserve"> </w:t>
      </w:r>
      <w:r>
        <w:rPr>
          <w:rFonts w:ascii="Calibri" w:hAnsi="Calibri"/>
          <w:b/>
          <w:sz w:val="18"/>
          <w:szCs w:val="18"/>
          <w:lang w:val="en-US"/>
        </w:rPr>
        <w:t>20</w:t>
      </w:r>
      <w:r w:rsidRPr="00664E8B">
        <w:rPr>
          <w:rFonts w:ascii="Calibri" w:hAnsi="Calibri"/>
          <w:b/>
          <w:sz w:val="18"/>
          <w:szCs w:val="18"/>
          <w:lang w:val="en-US"/>
        </w:rPr>
        <w:t>20</w:t>
      </w:r>
    </w:p>
    <w:p w:rsidR="006E1F48" w:rsidRPr="00115D2B" w:rsidRDefault="006E1F48" w:rsidP="006E1F48">
      <w:pPr>
        <w:pStyle w:val="a0"/>
        <w:ind w:left="5760" w:right="-284" w:firstLine="720"/>
        <w:jc w:val="center"/>
        <w:rPr>
          <w:rFonts w:ascii="Calibri" w:hAnsi="Calibri"/>
          <w:sz w:val="18"/>
          <w:szCs w:val="16"/>
          <w:lang w:val="en-US"/>
        </w:rPr>
      </w:pPr>
      <w:proofErr w:type="gramStart"/>
      <w:r w:rsidRPr="00115D2B">
        <w:rPr>
          <w:rFonts w:ascii="Calibri" w:hAnsi="Calibri"/>
          <w:sz w:val="18"/>
          <w:szCs w:val="16"/>
          <w:lang w:val="en-US"/>
        </w:rPr>
        <w:t>in</w:t>
      </w:r>
      <w:proofErr w:type="gramEnd"/>
      <w:r w:rsidRPr="00115D2B">
        <w:rPr>
          <w:rFonts w:ascii="Calibri" w:hAnsi="Calibri"/>
          <w:sz w:val="18"/>
          <w:szCs w:val="16"/>
          <w:lang w:val="en-US"/>
        </w:rPr>
        <w:t xml:space="preserve"> %</w:t>
      </w:r>
    </w:p>
    <w:p w:rsidR="006E1F48" w:rsidRPr="00A27E07" w:rsidRDefault="006E1F48" w:rsidP="006E1F48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  <w:r>
        <w:rPr>
          <w:noProof/>
        </w:rPr>
        <w:drawing>
          <wp:inline distT="0" distB="0" distL="0" distR="0">
            <wp:extent cx="4667885" cy="293433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3813" t="34007" r="35124" b="31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885" cy="293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F48" w:rsidRDefault="006E1F48" w:rsidP="006E1F48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</w:p>
    <w:p w:rsidR="006E1F48" w:rsidRPr="00A27E07" w:rsidRDefault="006E1F48" w:rsidP="006E1F48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</w:p>
    <w:p w:rsidR="00A453D0" w:rsidRDefault="00A453D0" w:rsidP="00A453D0">
      <w:pPr>
        <w:pStyle w:val="ab"/>
        <w:spacing w:before="0" w:line="480" w:lineRule="auto"/>
        <w:rPr>
          <w:rFonts w:ascii="Calibri" w:hAnsi="Calibri"/>
          <w:color w:val="000000"/>
          <w:sz w:val="18"/>
          <w:szCs w:val="18"/>
          <w:lang w:val="en-GB"/>
        </w:rPr>
      </w:pPr>
    </w:p>
    <w:p w:rsidR="006E1F48" w:rsidRPr="00664E8B" w:rsidRDefault="006E1F48" w:rsidP="00A453D0">
      <w:pPr>
        <w:pStyle w:val="ab"/>
        <w:spacing w:before="0" w:line="480" w:lineRule="auto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lastRenderedPageBreak/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>-</w:t>
      </w:r>
      <w:r>
        <w:rPr>
          <w:rFonts w:ascii="Calibri" w:hAnsi="Calibri"/>
          <w:color w:val="000000"/>
          <w:sz w:val="18"/>
          <w:szCs w:val="18"/>
          <w:lang w:val="en-US"/>
        </w:rPr>
        <w:t>July</w:t>
      </w:r>
      <w:r w:rsidRPr="00955FE8"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20</w:t>
      </w:r>
      <w:r w:rsidRPr="00664E8B">
        <w:rPr>
          <w:rFonts w:ascii="Calibri" w:hAnsi="Calibri"/>
          <w:color w:val="000000"/>
          <w:sz w:val="18"/>
          <w:szCs w:val="18"/>
          <w:lang w:val="en-US"/>
        </w:rPr>
        <w:t>20</w:t>
      </w: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7"/>
      </w:tblPr>
      <w:tblGrid>
        <w:gridCol w:w="2268"/>
        <w:gridCol w:w="1913"/>
        <w:gridCol w:w="1914"/>
        <w:gridCol w:w="1701"/>
        <w:gridCol w:w="1702"/>
      </w:tblGrid>
      <w:tr w:rsidR="006E1F48" w:rsidRPr="00A27E07" w:rsidTr="00B6580F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8" w:rsidRPr="00D16D1C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8" w:rsidRPr="00D16D1C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Million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1F48" w:rsidRPr="00D16D1C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%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6E1F48" w:rsidRPr="00A27E07" w:rsidTr="00B6580F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8" w:rsidRPr="00D16D1C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8" w:rsidRPr="00D16D1C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8" w:rsidRPr="00D16D1C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48" w:rsidRPr="00D16D1C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1F48" w:rsidRPr="00D16D1C" w:rsidRDefault="006E1F48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6E1F48" w:rsidRPr="00A27E07" w:rsidTr="00B6580F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6E1F48" w:rsidRPr="006202D8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28 630,7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6E1F48" w:rsidRPr="006202D8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20 116,5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E1F48" w:rsidRPr="006202D8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6E1F48" w:rsidRPr="006202D8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6E1F48" w:rsidRPr="00A27E07" w:rsidTr="00B6580F">
        <w:trPr>
          <w:cantSplit/>
          <w:trHeight w:val="135"/>
        </w:trPr>
        <w:tc>
          <w:tcPr>
            <w:tcW w:w="2268" w:type="dxa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6E1F48" w:rsidRPr="00FF26E6" w:rsidRDefault="006E1F48" w:rsidP="00B6580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6E1F48" w:rsidRPr="00FF26E6" w:rsidRDefault="006E1F48" w:rsidP="00B6580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6E1F48" w:rsidRPr="00FF26E6" w:rsidRDefault="006E1F48" w:rsidP="00B6580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:rsidR="006E1F48" w:rsidRPr="00FF26E6" w:rsidRDefault="006E1F48" w:rsidP="00B6580F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6E1F48" w:rsidRPr="00A27E07" w:rsidTr="00B6580F">
        <w:trPr>
          <w:cantSplit/>
          <w:trHeight w:val="53"/>
        </w:trPr>
        <w:tc>
          <w:tcPr>
            <w:tcW w:w="2268" w:type="dxa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4,3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3,4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6E1F48" w:rsidRPr="00A27E07" w:rsidTr="00B6580F">
        <w:trPr>
          <w:cantSplit/>
          <w:trHeight w:val="90"/>
        </w:trPr>
        <w:tc>
          <w:tcPr>
            <w:tcW w:w="2268" w:type="dxa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37,1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331,4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</w:tr>
      <w:tr w:rsidR="006E1F48" w:rsidRPr="00A27E07" w:rsidTr="00B6580F">
        <w:trPr>
          <w:cantSplit/>
          <w:trHeight w:val="66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17,3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13,7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6E1F48" w:rsidRPr="00A27E07" w:rsidTr="00B6580F">
        <w:trPr>
          <w:cantSplit/>
          <w:trHeight w:val="131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5 550,7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3 026,1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19,4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15,0</w:t>
            </w:r>
          </w:p>
        </w:tc>
      </w:tr>
      <w:tr w:rsidR="006E1F48" w:rsidRPr="00A27E07" w:rsidTr="00B6580F">
        <w:trPr>
          <w:cantSplit/>
          <w:trHeight w:val="139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1 121,9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406,0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3,9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</w:tr>
      <w:tr w:rsidR="006E1F48" w:rsidRPr="00A27E07" w:rsidTr="00B6580F">
        <w:trPr>
          <w:cantSplit/>
          <w:trHeight w:val="137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144,1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795,3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4,0</w:t>
            </w:r>
          </w:p>
        </w:tc>
      </w:tr>
      <w:tr w:rsidR="006E1F48" w:rsidRPr="00A27E07" w:rsidTr="00B6580F">
        <w:trPr>
          <w:cantSplit/>
          <w:trHeight w:val="137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853,1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12,0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3,0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6E1F48" w:rsidRPr="00A27E07" w:rsidTr="00B6580F">
        <w:trPr>
          <w:cantSplit/>
          <w:trHeight w:val="175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86,0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60,8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0,3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0,3</w:t>
            </w:r>
          </w:p>
        </w:tc>
      </w:tr>
      <w:tr w:rsidR="006E1F48" w:rsidRPr="00A27E07" w:rsidTr="00B6580F">
        <w:trPr>
          <w:cantSplit/>
          <w:trHeight w:val="130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4 133,1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500,8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14,4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2,5</w:t>
            </w:r>
          </w:p>
        </w:tc>
      </w:tr>
      <w:tr w:rsidR="006E1F48" w:rsidRPr="00A27E07" w:rsidTr="00B6580F">
        <w:trPr>
          <w:cantSplit/>
          <w:trHeight w:val="81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584,2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318,4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1,6</w:t>
            </w:r>
          </w:p>
        </w:tc>
      </w:tr>
      <w:tr w:rsidR="006E1F48" w:rsidRPr="00A27E07" w:rsidTr="00B6580F">
        <w:trPr>
          <w:cantSplit/>
          <w:trHeight w:val="136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288,6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129,5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1,0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6E1F48" w:rsidRPr="00A27E07" w:rsidTr="00B6580F">
        <w:trPr>
          <w:cantSplit/>
          <w:trHeight w:val="141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1 890,1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132,3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6,6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0,7</w:t>
            </w:r>
          </w:p>
        </w:tc>
      </w:tr>
      <w:tr w:rsidR="006E1F48" w:rsidRPr="00A27E07" w:rsidTr="00B6580F">
        <w:trPr>
          <w:cantSplit/>
          <w:trHeight w:val="53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709,0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2 813,7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2,5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14,0</w:t>
            </w:r>
          </w:p>
        </w:tc>
      </w:tr>
      <w:tr w:rsidR="006E1F48" w:rsidRPr="00A27E07" w:rsidTr="00B6580F">
        <w:trPr>
          <w:cantSplit/>
          <w:trHeight w:val="53"/>
        </w:trPr>
        <w:tc>
          <w:tcPr>
            <w:tcW w:w="2268" w:type="dxa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750,9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47,4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2,6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</w:tr>
      <w:tr w:rsidR="006E1F48" w:rsidRPr="00A27E07" w:rsidTr="00B6580F">
        <w:trPr>
          <w:cantSplit/>
          <w:trHeight w:val="133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2 517,4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7 089,4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8,8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35,2</w:t>
            </w:r>
          </w:p>
        </w:tc>
      </w:tr>
      <w:tr w:rsidR="006E1F48" w:rsidRPr="00A27E07" w:rsidTr="00B6580F">
        <w:trPr>
          <w:cantSplit/>
          <w:trHeight w:val="179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585,9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116,5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6E1F48" w:rsidRPr="00A27E07" w:rsidTr="00B6580F">
        <w:trPr>
          <w:cantSplit/>
          <w:trHeight w:val="140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948,1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98,5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3,3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6E1F48" w:rsidRPr="00A27E07" w:rsidTr="00B6580F">
        <w:trPr>
          <w:cantSplit/>
          <w:trHeight w:val="53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1 370,8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497,0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4,8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2,5</w:t>
            </w:r>
          </w:p>
        </w:tc>
      </w:tr>
      <w:tr w:rsidR="006E1F48" w:rsidRPr="00A27E07" w:rsidTr="00B6580F">
        <w:trPr>
          <w:cantSplit/>
          <w:trHeight w:val="128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254,3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204,7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0,9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1,0</w:t>
            </w:r>
          </w:p>
        </w:tc>
      </w:tr>
      <w:tr w:rsidR="006E1F48" w:rsidRPr="00A27E07" w:rsidTr="00B6580F">
        <w:trPr>
          <w:cantSplit/>
          <w:trHeight w:val="66"/>
        </w:trPr>
        <w:tc>
          <w:tcPr>
            <w:tcW w:w="2268" w:type="dxa"/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338,0</w:t>
            </w:r>
          </w:p>
        </w:tc>
        <w:tc>
          <w:tcPr>
            <w:tcW w:w="1914" w:type="dxa"/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661,9</w:t>
            </w:r>
          </w:p>
        </w:tc>
        <w:tc>
          <w:tcPr>
            <w:tcW w:w="1701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1702" w:type="dxa"/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3,3</w:t>
            </w:r>
          </w:p>
        </w:tc>
      </w:tr>
      <w:tr w:rsidR="006E1F48" w:rsidRPr="00A27E07" w:rsidTr="00B6580F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E1F48" w:rsidRPr="0050455C" w:rsidRDefault="006E1F48" w:rsidP="006E1F48">
            <w:pPr>
              <w:ind w:left="-624"/>
              <w:jc w:val="left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1 057,6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425,9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3,7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6E1F48" w:rsidRPr="00531CFA" w:rsidRDefault="006E1F48" w:rsidP="00B6580F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531CFA">
              <w:rPr>
                <w:rFonts w:ascii="Calibri" w:hAnsi="Calibri" w:cs="Arial CYR"/>
                <w:bCs/>
                <w:sz w:val="14"/>
                <w:szCs w:val="14"/>
              </w:rPr>
              <w:t>2,1</w:t>
            </w:r>
          </w:p>
        </w:tc>
      </w:tr>
    </w:tbl>
    <w:p w:rsidR="00003EDC" w:rsidRPr="00C900A0" w:rsidRDefault="00A03650" w:rsidP="00C26B2C">
      <w:pPr>
        <w:pStyle w:val="21"/>
        <w:keepNext w:val="0"/>
        <w:widowControl w:val="0"/>
        <w:rPr>
          <w:rFonts w:asciiTheme="minorHAnsi" w:hAnsiTheme="minorHAnsi" w:cs="Calibri"/>
          <w:sz w:val="20"/>
          <w:lang w:val="en-US"/>
        </w:rPr>
      </w:pPr>
      <w:r w:rsidRPr="00C900A0">
        <w:rPr>
          <w:rFonts w:asciiTheme="minorHAnsi" w:hAnsiTheme="minorHAnsi" w:cs="Calibri"/>
          <w:sz w:val="20"/>
          <w:lang w:val="en-GB"/>
        </w:rPr>
        <w:t>Agriculture, forestry</w:t>
      </w:r>
      <w:r w:rsidR="00285563" w:rsidRPr="00C900A0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C900A0">
        <w:rPr>
          <w:rFonts w:asciiTheme="minorHAnsi" w:hAnsiTheme="minorHAnsi"/>
          <w:sz w:val="20"/>
          <w:lang w:val="en-US"/>
        </w:rPr>
        <w:t>hunting</w:t>
      </w:r>
      <w:r w:rsidRPr="00C900A0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1" w:name="_Toc506022152"/>
      <w:bookmarkStart w:id="2" w:name="_Toc506022156"/>
    </w:p>
    <w:p w:rsidR="00C900A0" w:rsidRPr="00A5399E" w:rsidRDefault="00C900A0" w:rsidP="00C900A0">
      <w:pPr>
        <w:pStyle w:val="ab"/>
        <w:spacing w:line="360" w:lineRule="auto"/>
        <w:rPr>
          <w:rFonts w:ascii="Calibri" w:hAnsi="Calibri" w:cs="Arial"/>
          <w:color w:val="000000"/>
          <w:sz w:val="18"/>
          <w:szCs w:val="18"/>
          <w:lang w:val="en-GB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C900A0" w:rsidRPr="00B639A4" w:rsidTr="00B6580F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0A0" w:rsidRPr="00A5399E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A5399E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</w:t>
            </w: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A5399E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C900A0" w:rsidRPr="00A5399E" w:rsidTr="00B6580F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0A0" w:rsidRPr="00A5399E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7046DA" w:rsidRDefault="00C900A0" w:rsidP="00B6580F">
            <w:pPr>
              <w:pStyle w:val="af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August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7046DA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August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7046DA" w:rsidRDefault="00C900A0" w:rsidP="00B6580F">
            <w:pPr>
              <w:pStyle w:val="af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August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7046DA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August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2020</w:t>
            </w:r>
          </w:p>
        </w:tc>
      </w:tr>
      <w:tr w:rsidR="00C900A0" w:rsidRPr="002C2618" w:rsidTr="00B6580F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00A0" w:rsidRPr="002C2618" w:rsidRDefault="00C900A0" w:rsidP="00B6580F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739,9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2 418,9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111,0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104,9</w:t>
            </w:r>
          </w:p>
        </w:tc>
      </w:tr>
      <w:tr w:rsidR="00C900A0" w:rsidRPr="002C2618" w:rsidTr="00B6580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2C2618" w:rsidRDefault="00C900A0" w:rsidP="00B6580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C900A0" w:rsidRPr="002C2618" w:rsidTr="00B6580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2C2618" w:rsidRDefault="00C900A0" w:rsidP="00B6580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215,4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1 634,7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103,1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102,7</w:t>
            </w:r>
          </w:p>
        </w:tc>
      </w:tr>
      <w:tr w:rsidR="00C900A0" w:rsidRPr="002C2618" w:rsidTr="00B6580F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2C2618" w:rsidRDefault="00C900A0" w:rsidP="00B6580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520,3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762,3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115,2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110,7</w:t>
            </w:r>
          </w:p>
        </w:tc>
      </w:tr>
      <w:tr w:rsidR="00C900A0" w:rsidRPr="002C2618" w:rsidTr="00B6580F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2C2618" w:rsidRDefault="00C900A0" w:rsidP="00B6580F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4,2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900A0" w:rsidRPr="002C2618" w:rsidTr="00B6580F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C900A0" w:rsidRDefault="00C900A0" w:rsidP="00B6580F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C900A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0,7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900A0" w:rsidRPr="002C2618" w:rsidTr="00B6580F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C900A0" w:rsidRDefault="00C900A0" w:rsidP="00B6580F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C900A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900A0" w:rsidRPr="002C2618" w:rsidTr="00B6580F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0A0" w:rsidRPr="00C900A0" w:rsidRDefault="00C900A0" w:rsidP="00B6580F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C900A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7,0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EB47E1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EB47E1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C900A0" w:rsidRPr="00A5399E" w:rsidRDefault="00C900A0" w:rsidP="00C900A0">
      <w:pPr>
        <w:pStyle w:val="3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A5399E">
        <w:rPr>
          <w:rFonts w:ascii="Calibri" w:hAnsi="Calibri"/>
          <w:color w:val="000000"/>
          <w:sz w:val="18"/>
          <w:szCs w:val="18"/>
          <w:lang w:val="en-US"/>
        </w:rPr>
        <w:t xml:space="preserve">Production of main livestock in </w:t>
      </w:r>
      <w:r w:rsidRPr="00F312D1">
        <w:rPr>
          <w:rFonts w:ascii="Calibri" w:hAnsi="Calibri"/>
          <w:color w:val="000000"/>
          <w:sz w:val="18"/>
          <w:szCs w:val="18"/>
          <w:lang w:val="en-US"/>
        </w:rPr>
        <w:t>January-</w:t>
      </w:r>
      <w:r>
        <w:rPr>
          <w:rFonts w:ascii="Calibri" w:hAnsi="Calibri"/>
          <w:color w:val="000000"/>
          <w:sz w:val="18"/>
          <w:szCs w:val="18"/>
          <w:lang w:val="en-US"/>
        </w:rPr>
        <w:t>August</w:t>
      </w:r>
      <w:r w:rsidRPr="007C405F">
        <w:rPr>
          <w:rFonts w:ascii="Calibri" w:hAnsi="Calibri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2020</w:t>
      </w:r>
    </w:p>
    <w:p w:rsidR="00C900A0" w:rsidRPr="00A5399E" w:rsidRDefault="00C900A0" w:rsidP="00C900A0">
      <w:pPr>
        <w:ind w:firstLine="0"/>
        <w:jc w:val="center"/>
        <w:rPr>
          <w:rFonts w:ascii="Calibri" w:hAnsi="Calibri"/>
          <w:noProof/>
          <w:color w:val="000000"/>
        </w:rPr>
      </w:pPr>
      <w:r>
        <w:rPr>
          <w:noProof/>
        </w:rPr>
        <w:drawing>
          <wp:inline distT="0" distB="0" distL="0" distR="0">
            <wp:extent cx="4891405" cy="2993390"/>
            <wp:effectExtent l="0" t="0" r="0" b="0"/>
            <wp:docPr id="3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2"/>
                    <pic:cNvPicPr>
                      <a:picLocks noChangeArrowheads="1"/>
                    </pic:cNvPicPr>
                  </pic:nvPicPr>
                  <pic:blipFill>
                    <a:blip r:embed="rId10" cstate="print"/>
                    <a:srcRect l="-20288" t="-6509" r="-20087" b="-16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405" cy="299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0A0" w:rsidRDefault="00C900A0" w:rsidP="00C900A0">
      <w:pPr>
        <w:pStyle w:val="ab"/>
        <w:spacing w:before="0" w:after="0"/>
        <w:rPr>
          <w:rFonts w:ascii="Calibri" w:hAnsi="Calibri" w:cs="Arial"/>
          <w:color w:val="000000"/>
          <w:sz w:val="18"/>
          <w:szCs w:val="18"/>
        </w:rPr>
      </w:pPr>
    </w:p>
    <w:p w:rsidR="00E54420" w:rsidRDefault="00E54420" w:rsidP="00C900A0">
      <w:pPr>
        <w:pStyle w:val="ab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</w:p>
    <w:p w:rsidR="00E54420" w:rsidRDefault="00E54420" w:rsidP="00C900A0">
      <w:pPr>
        <w:pStyle w:val="ab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</w:p>
    <w:p w:rsidR="00E54420" w:rsidRDefault="00E54420" w:rsidP="00C900A0">
      <w:pPr>
        <w:pStyle w:val="ab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</w:p>
    <w:p w:rsidR="00E54420" w:rsidRDefault="00E54420" w:rsidP="00C900A0">
      <w:pPr>
        <w:pStyle w:val="ab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</w:p>
    <w:p w:rsidR="00C900A0" w:rsidRPr="0008388D" w:rsidRDefault="00C900A0" w:rsidP="00A92A7C">
      <w:pPr>
        <w:pStyle w:val="ab"/>
        <w:spacing w:befor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A5399E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>
        <w:rPr>
          <w:rFonts w:ascii="Calibri" w:hAnsi="Calibri"/>
          <w:color w:val="000000"/>
          <w:sz w:val="18"/>
          <w:szCs w:val="18"/>
          <w:lang w:val="en-US"/>
        </w:rPr>
        <w:t xml:space="preserve">September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1, </w:t>
      </w:r>
      <w:r>
        <w:rPr>
          <w:rFonts w:ascii="Calibri" w:hAnsi="Calibri" w:cs="Arial"/>
          <w:color w:val="000000"/>
          <w:sz w:val="18"/>
          <w:szCs w:val="18"/>
          <w:lang w:val="en-GB"/>
        </w:rPr>
        <w:t>2020</w:t>
      </w: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C900A0" w:rsidRPr="002C2618" w:rsidTr="00B6580F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C900A0" w:rsidRPr="002C2618" w:rsidTr="00B6580F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C900A0" w:rsidRPr="002C2618" w:rsidTr="00B6580F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A0" w:rsidRPr="002C2618" w:rsidRDefault="00C900A0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2C261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09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.201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5722CC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09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.201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5722CC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09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.201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2C2618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0A0" w:rsidRPr="005722CC" w:rsidRDefault="00C900A0" w:rsidP="00B6580F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09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.201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9</w:t>
            </w:r>
          </w:p>
        </w:tc>
      </w:tr>
      <w:tr w:rsidR="00C900A0" w:rsidRPr="00867904" w:rsidTr="00B6580F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C900A0" w:rsidRPr="002C2618" w:rsidRDefault="00C900A0" w:rsidP="00B6580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8445,3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900A0" w:rsidRPr="001928FA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772,6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900A0" w:rsidRPr="001928FA" w:rsidRDefault="00C900A0" w:rsidP="00B6580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104,2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3087,7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108,6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4585,0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102,8</w:t>
            </w:r>
          </w:p>
        </w:tc>
      </w:tr>
      <w:tr w:rsidR="00C900A0" w:rsidRPr="00867904" w:rsidTr="00B6580F">
        <w:trPr>
          <w:cantSplit/>
          <w:trHeight w:val="52"/>
        </w:trPr>
        <w:tc>
          <w:tcPr>
            <w:tcW w:w="1560" w:type="dxa"/>
          </w:tcPr>
          <w:p w:rsidR="00C900A0" w:rsidRPr="002C2618" w:rsidRDefault="00C900A0" w:rsidP="00B6580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4035,5</w:t>
            </w:r>
          </w:p>
        </w:tc>
        <w:tc>
          <w:tcPr>
            <w:tcW w:w="992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106,3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283,9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101,8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1561,5</w:t>
            </w:r>
          </w:p>
        </w:tc>
        <w:tc>
          <w:tcPr>
            <w:tcW w:w="1017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110,6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2190,1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104,0</w:t>
            </w:r>
          </w:p>
        </w:tc>
      </w:tr>
      <w:tr w:rsidR="00C900A0" w:rsidRPr="00867904" w:rsidTr="00B6580F">
        <w:trPr>
          <w:cantSplit/>
          <w:trHeight w:val="52"/>
        </w:trPr>
        <w:tc>
          <w:tcPr>
            <w:tcW w:w="1560" w:type="dxa"/>
          </w:tcPr>
          <w:p w:rsidR="00C900A0" w:rsidRPr="002C2618" w:rsidRDefault="00C900A0" w:rsidP="00B6580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20248,9</w:t>
            </w:r>
          </w:p>
        </w:tc>
        <w:tc>
          <w:tcPr>
            <w:tcW w:w="992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1068,7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112,8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8628,2</w:t>
            </w:r>
          </w:p>
        </w:tc>
        <w:tc>
          <w:tcPr>
            <w:tcW w:w="1017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105,6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10552,0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101,1</w:t>
            </w:r>
          </w:p>
        </w:tc>
      </w:tr>
      <w:tr w:rsidR="00C900A0" w:rsidRPr="00867904" w:rsidTr="00B6580F">
        <w:trPr>
          <w:cantSplit/>
          <w:trHeight w:val="52"/>
        </w:trPr>
        <w:tc>
          <w:tcPr>
            <w:tcW w:w="1560" w:type="dxa"/>
          </w:tcPr>
          <w:p w:rsidR="00C900A0" w:rsidRPr="002C2618" w:rsidRDefault="00C900A0" w:rsidP="00B6580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2641,0</w:t>
            </w:r>
          </w:p>
        </w:tc>
        <w:tc>
          <w:tcPr>
            <w:tcW w:w="992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100,6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20,6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112,4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833,5</w:t>
            </w:r>
          </w:p>
        </w:tc>
        <w:tc>
          <w:tcPr>
            <w:tcW w:w="1017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102,0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1786,9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99,8</w:t>
            </w:r>
          </w:p>
        </w:tc>
      </w:tr>
      <w:tr w:rsidR="00C900A0" w:rsidRPr="00867904" w:rsidTr="00B6580F">
        <w:trPr>
          <w:cantSplit/>
          <w:trHeight w:val="62"/>
        </w:trPr>
        <w:tc>
          <w:tcPr>
            <w:tcW w:w="1560" w:type="dxa"/>
          </w:tcPr>
          <w:p w:rsidR="00C900A0" w:rsidRPr="002C2618" w:rsidRDefault="00C900A0" w:rsidP="00B6580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936,2</w:t>
            </w:r>
          </w:p>
        </w:tc>
        <w:tc>
          <w:tcPr>
            <w:tcW w:w="992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99,1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249,0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101,3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91,8</w:t>
            </w:r>
          </w:p>
        </w:tc>
        <w:tc>
          <w:tcPr>
            <w:tcW w:w="1017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99,3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595,3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98,2</w:t>
            </w:r>
          </w:p>
        </w:tc>
      </w:tr>
      <w:tr w:rsidR="00C900A0" w:rsidRPr="00867904" w:rsidTr="00B6580F">
        <w:trPr>
          <w:cantSplit/>
          <w:trHeight w:val="52"/>
        </w:trPr>
        <w:tc>
          <w:tcPr>
            <w:tcW w:w="1560" w:type="dxa"/>
          </w:tcPr>
          <w:p w:rsidR="00C900A0" w:rsidRPr="002C2618" w:rsidRDefault="00C900A0" w:rsidP="00B6580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3168,3</w:t>
            </w:r>
          </w:p>
        </w:tc>
        <w:tc>
          <w:tcPr>
            <w:tcW w:w="992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109,0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199,1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107,2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1507,0</w:t>
            </w:r>
          </w:p>
        </w:tc>
        <w:tc>
          <w:tcPr>
            <w:tcW w:w="1017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112,0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1462,2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106,4</w:t>
            </w:r>
          </w:p>
        </w:tc>
      </w:tr>
      <w:tr w:rsidR="00C900A0" w:rsidRPr="00867904" w:rsidTr="00B6580F">
        <w:trPr>
          <w:cantSplit/>
          <w:trHeight w:val="81"/>
        </w:trPr>
        <w:tc>
          <w:tcPr>
            <w:tcW w:w="1560" w:type="dxa"/>
          </w:tcPr>
          <w:p w:rsidR="00C900A0" w:rsidRPr="002C2618" w:rsidRDefault="00C900A0" w:rsidP="00B6580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236,4</w:t>
            </w:r>
          </w:p>
        </w:tc>
        <w:tc>
          <w:tcPr>
            <w:tcW w:w="992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105,7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16,9</w:t>
            </w:r>
          </w:p>
        </w:tc>
        <w:tc>
          <w:tcPr>
            <w:tcW w:w="1134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107,0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98,7</w:t>
            </w:r>
          </w:p>
        </w:tc>
        <w:tc>
          <w:tcPr>
            <w:tcW w:w="1017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109,5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120,8</w:t>
            </w:r>
          </w:p>
        </w:tc>
        <w:tc>
          <w:tcPr>
            <w:tcW w:w="1018" w:type="dxa"/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102,6</w:t>
            </w:r>
          </w:p>
        </w:tc>
      </w:tr>
      <w:tr w:rsidR="00C900A0" w:rsidRPr="00867904" w:rsidTr="00B6580F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C900A0" w:rsidRPr="002C2618" w:rsidRDefault="00C900A0" w:rsidP="00B6580F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46761,2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99,0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31393,6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97,5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688,0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114,9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14679,5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C900A0" w:rsidRPr="001928FA" w:rsidRDefault="00C900A0" w:rsidP="00B6580F">
            <w:pPr>
              <w:ind w:firstLine="0"/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1928FA">
              <w:rPr>
                <w:rFonts w:ascii="Calibri" w:hAnsi="Calibri" w:cs="Arial"/>
                <w:bCs/>
                <w:sz w:val="14"/>
                <w:szCs w:val="14"/>
              </w:rPr>
              <w:t>101,8</w:t>
            </w:r>
          </w:p>
        </w:tc>
      </w:tr>
    </w:tbl>
    <w:p w:rsidR="001863FD" w:rsidRPr="00A453D0" w:rsidRDefault="001863FD" w:rsidP="00C26B2C">
      <w:pPr>
        <w:pStyle w:val="21"/>
        <w:keepNext w:val="0"/>
        <w:widowControl w:val="0"/>
        <w:rPr>
          <w:rFonts w:asciiTheme="minorHAnsi" w:hAnsiTheme="minorHAnsi" w:cs="Calibri"/>
          <w:sz w:val="20"/>
          <w:lang w:val="en-GB"/>
        </w:rPr>
      </w:pPr>
      <w:r w:rsidRPr="00A453D0">
        <w:rPr>
          <w:rFonts w:asciiTheme="minorHAnsi" w:hAnsiTheme="minorHAnsi" w:cs="Calibri"/>
          <w:sz w:val="20"/>
          <w:lang w:val="en-GB"/>
        </w:rPr>
        <w:t>Industrial production statistics</w:t>
      </w:r>
    </w:p>
    <w:bookmarkEnd w:id="1"/>
    <w:p w:rsidR="00761E99" w:rsidRPr="00CB5EBE" w:rsidRDefault="00761E99" w:rsidP="000712D0">
      <w:pPr>
        <w:pStyle w:val="ab"/>
        <w:spacing w:before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761E99" w:rsidRPr="00B639A4" w:rsidTr="00B6580F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761E99" w:rsidRPr="00CB5EBE" w:rsidTr="00B6580F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</w:t>
            </w:r>
          </w:p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  <w:r w:rsidRPr="00F229DE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761E99" w:rsidRPr="00CB5EBE" w:rsidTr="00B6580F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761E99" w:rsidRPr="00CB5EBE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761E99" w:rsidRPr="009A4D82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036F1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761E99" w:rsidRPr="00CB5EBE" w:rsidTr="00B6580F">
        <w:trPr>
          <w:cantSplit/>
          <w:trHeight w:val="161"/>
        </w:trPr>
        <w:tc>
          <w:tcPr>
            <w:tcW w:w="3828" w:type="dxa"/>
          </w:tcPr>
          <w:p w:rsidR="00761E99" w:rsidRPr="00CB5EBE" w:rsidRDefault="00761E99" w:rsidP="00B6580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985" w:type="dxa"/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  <w:tc>
          <w:tcPr>
            <w:tcW w:w="2268" w:type="dxa"/>
            <w:vAlign w:val="bottom"/>
          </w:tcPr>
          <w:p w:rsidR="00761E99" w:rsidRPr="00F3293D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036F1">
              <w:rPr>
                <w:rFonts w:ascii="Calibri" w:hAnsi="Calibri" w:cs="Calibri"/>
                <w:sz w:val="14"/>
                <w:szCs w:val="14"/>
              </w:rPr>
              <w:t>45,1</w:t>
            </w:r>
          </w:p>
        </w:tc>
      </w:tr>
      <w:tr w:rsidR="00761E99" w:rsidRPr="00CB5EBE" w:rsidTr="00B6580F">
        <w:trPr>
          <w:cantSplit/>
          <w:trHeight w:val="125"/>
        </w:trPr>
        <w:tc>
          <w:tcPr>
            <w:tcW w:w="3828" w:type="dxa"/>
          </w:tcPr>
          <w:p w:rsidR="00761E99" w:rsidRPr="00CB5EBE" w:rsidRDefault="00761E99" w:rsidP="00B6580F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985" w:type="dxa"/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268" w:type="dxa"/>
            <w:vAlign w:val="bottom"/>
          </w:tcPr>
          <w:p w:rsidR="00761E99" w:rsidRPr="00F3293D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036F1">
              <w:rPr>
                <w:rFonts w:ascii="Calibri" w:hAnsi="Calibri" w:cs="Calibri"/>
                <w:sz w:val="14"/>
                <w:szCs w:val="14"/>
              </w:rPr>
              <w:t>47,4</w:t>
            </w:r>
          </w:p>
        </w:tc>
      </w:tr>
      <w:tr w:rsidR="00761E99" w:rsidRPr="00CB5EBE" w:rsidTr="00B6580F">
        <w:trPr>
          <w:cantSplit/>
        </w:trPr>
        <w:tc>
          <w:tcPr>
            <w:tcW w:w="3828" w:type="dxa"/>
          </w:tcPr>
          <w:p w:rsidR="00761E99" w:rsidRPr="00CB5EBE" w:rsidRDefault="00761E99" w:rsidP="00B6580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985" w:type="dxa"/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  <w:tc>
          <w:tcPr>
            <w:tcW w:w="2268" w:type="dxa"/>
            <w:vAlign w:val="bottom"/>
          </w:tcPr>
          <w:p w:rsidR="00761E99" w:rsidRPr="009A4D82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036F1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</w:tr>
      <w:tr w:rsidR="00761E99" w:rsidRPr="00CB5EBE" w:rsidTr="00B6580F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761E99" w:rsidRPr="00CB5EBE" w:rsidRDefault="00761E99" w:rsidP="00B6580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61E99" w:rsidRPr="009A4D82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036F1">
              <w:rPr>
                <w:rFonts w:ascii="Calibri" w:hAnsi="Calibri" w:cs="Calibri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</w:tbl>
    <w:p w:rsidR="00761E99" w:rsidRPr="00CB5EBE" w:rsidRDefault="00761E99" w:rsidP="000712D0">
      <w:pPr>
        <w:pStyle w:val="ab"/>
        <w:spacing w:before="12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761E99" w:rsidRPr="00CB5EBE" w:rsidTr="00B6580F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761E99" w:rsidRPr="00CB5EBE" w:rsidTr="00B6580F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A00602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A00602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August</w:t>
            </w:r>
            <w:r w:rsidRPr="00A0060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August</w:t>
            </w:r>
            <w:r w:rsidRPr="00A0060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1E99" w:rsidRPr="00CB5EBE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A00602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August</w:t>
            </w:r>
            <w:r w:rsidRPr="00A0060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761E99" w:rsidRPr="00A47FF0" w:rsidTr="00B6580F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16 868 126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2 234 363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761E99" w:rsidRPr="00A47FF0" w:rsidTr="00B6580F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7 608 790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986 503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211 517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26 204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5 432 335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697 839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5 227 170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677 496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205 165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20 343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1 367 607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187 845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284 718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43 259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1 082 890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144 586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E99" w:rsidRPr="00A47FF0" w:rsidRDefault="00761E99" w:rsidP="00B6580F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137 002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19 316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84,6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7 991 995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1 118 493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1 229 347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164 865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299 143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45 111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131 563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21 845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76 123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10 105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136,8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E99" w:rsidRPr="00A47FF0" w:rsidRDefault="00761E99" w:rsidP="00B6580F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42 716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5 043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26 377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4 069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7 030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 xml:space="preserve">5,8 </w:t>
            </w:r>
            <w:r>
              <w:rPr>
                <w:rFonts w:ascii="Calibri" w:hAnsi="Calibri" w:cs="Calibri"/>
                <w:sz w:val="14"/>
                <w:szCs w:val="14"/>
              </w:rPr>
              <w:t>раз</w:t>
            </w:r>
          </w:p>
        </w:tc>
      </w:tr>
      <w:tr w:rsidR="00761E99" w:rsidRPr="00A47FF0" w:rsidTr="00B6580F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14 615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1 907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241,2</w:t>
            </w:r>
          </w:p>
        </w:tc>
      </w:tr>
      <w:tr w:rsidR="00761E99" w:rsidRPr="00A47FF0" w:rsidTr="00B6580F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53 859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5 519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536 370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71 150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519 083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69 095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315 980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35 602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81 478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11 230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210,4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145 263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22 190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392 634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70 593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3 451 462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487 147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1 060 505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141 972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2 380 580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344 044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10 377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1 131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158 473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20 552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1 016 101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138 775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133,2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13 150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2 236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31,7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104 720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14 832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122 386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23 912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135,2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318 843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45 928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198,8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119 841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8 503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337 160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43 363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24 919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3 420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62,0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26 490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2 601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42,4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1 102 667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106 750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proofErr w:type="gram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786 972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94 880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140 974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7 803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174 722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4 068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164 673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22 617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1E99" w:rsidRPr="003C086F" w:rsidRDefault="00761E99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C086F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</w:tr>
    </w:tbl>
    <w:p w:rsidR="00761E99" w:rsidRPr="009746A4" w:rsidRDefault="00761E99" w:rsidP="000712D0">
      <w:pPr>
        <w:pStyle w:val="ab"/>
        <w:spacing w:before="120"/>
        <w:rPr>
          <w:rFonts w:ascii="Calibri" w:hAnsi="Calibri"/>
          <w:color w:val="000000"/>
          <w:sz w:val="18"/>
          <w:szCs w:val="18"/>
          <w:lang w:val="en-GB"/>
        </w:rPr>
      </w:pPr>
      <w:r w:rsidRPr="009746A4">
        <w:rPr>
          <w:rFonts w:ascii="Calibri" w:hAnsi="Calibri"/>
          <w:color w:val="000000"/>
          <w:sz w:val="18"/>
          <w:szCs w:val="18"/>
          <w:lang w:val="en-GB"/>
        </w:rPr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761E99" w:rsidRPr="00A47FF0" w:rsidTr="00B6580F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761E99" w:rsidRPr="00A47FF0" w:rsidTr="00B6580F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A47FF0" w:rsidRDefault="00761E99" w:rsidP="00E54420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August</w:t>
            </w:r>
            <w:r w:rsidRPr="00F3092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29DE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F3092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August</w:t>
            </w:r>
            <w:r w:rsidRPr="00F3092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29DE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1E99" w:rsidRPr="00A47FF0" w:rsidRDefault="00761E99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August</w:t>
            </w:r>
            <w:r w:rsidRPr="00F30929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20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761E99" w:rsidRPr="00A47FF0" w:rsidTr="00B6580F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71 740,9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8 660,4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761E99" w:rsidRPr="00A47FF0" w:rsidTr="00B6580F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69 036,7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8 346,2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761E99" w:rsidRPr="00A47FF0" w:rsidTr="00B6580F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66 383,6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8 049,1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</w:tr>
      <w:tr w:rsidR="00761E99" w:rsidRPr="00A47FF0" w:rsidTr="00B6580F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2 704,2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314,2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</w:tr>
      <w:tr w:rsidR="00761E99" w:rsidRPr="00A47FF0" w:rsidTr="00B6580F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49 709,1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5 729,8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8 610,7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1 066,7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15 735,0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1 932,0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21 930,8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2 408,6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87,9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29 651,7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4 097,8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210 250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25 041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117 269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16 268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74 621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11 095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76,0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380 083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47 507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14 730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2 679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142,0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2 137 520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246 281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59 538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7 649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376 498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26 519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69 279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4 395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43,2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25,1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116 259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2533A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533A8">
              <w:rPr>
                <w:rFonts w:ascii="Calibri" w:hAnsi="Calibri" w:cs="Calibri"/>
                <w:sz w:val="14"/>
                <w:szCs w:val="14"/>
              </w:rPr>
              <w:t>13 772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13 704,0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1 679,5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8 871,0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659,1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146,4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485 899,2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74 619,2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10 620,0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1 661,4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66 933,9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10 728,5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139,9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182,5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3 003,9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2 508,2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 xml:space="preserve">5,9 </w:t>
            </w:r>
            <w:r>
              <w:rPr>
                <w:rFonts w:ascii="Calibri" w:hAnsi="Calibri" w:cs="Calibri"/>
                <w:sz w:val="14"/>
                <w:szCs w:val="14"/>
              </w:rPr>
              <w:t>раз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 xml:space="preserve">27,1 </w:t>
            </w:r>
            <w:r>
              <w:rPr>
                <w:rFonts w:ascii="Calibri" w:hAnsi="Calibri" w:cs="Calibri"/>
                <w:sz w:val="14"/>
                <w:szCs w:val="14"/>
              </w:rPr>
              <w:t>раз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2 872,4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373,0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3 109,9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480,2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1 394,8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180,2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71,2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69 496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9 611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16 793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64,1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761E99" w:rsidRPr="00A47FF0" w:rsidTr="00B6580F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292 956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36 984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761E99" w:rsidRPr="00A47FF0" w:rsidTr="00B6580F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129 639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16 832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</w:t>
            </w:r>
            <w:proofErr w:type="gramEnd"/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2 215,9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318,8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60,2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97268E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97268E">
              <w:rPr>
                <w:rFonts w:ascii="Calibri" w:hAnsi="Calibri" w:cs="Calibri"/>
                <w:sz w:val="14"/>
                <w:szCs w:val="14"/>
              </w:rPr>
              <w:t>55,5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7 178,8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1 229,2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628 657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87 065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2 513 397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342 651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F446F0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446F0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1 670 267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252 292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1 465 300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182 609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761E99" w:rsidRPr="00A47FF0" w:rsidTr="00B6580F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1 105 740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143 423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212 954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25 108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761E99" w:rsidRPr="00A47FF0" w:rsidTr="00B6580F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327 342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39 758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899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209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191,7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1 357 782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266 577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127,7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30 594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3 030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49,4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34,0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69 764,5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8 059,3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E99" w:rsidRPr="00C836C8" w:rsidRDefault="00761E99" w:rsidP="00761E99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761E99" w:rsidRPr="00A47FF0" w:rsidTr="00B6580F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1E99" w:rsidRPr="00A47FF0" w:rsidRDefault="00761E99" w:rsidP="00B6580F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1E99" w:rsidRPr="00A47FF0" w:rsidRDefault="00761E99" w:rsidP="00B6580F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1E99" w:rsidRPr="00C836C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51 590,4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1E99" w:rsidRPr="00C836C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2 625,9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1E99" w:rsidRPr="00C836C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1E99" w:rsidRPr="00C836C8" w:rsidRDefault="00761E99" w:rsidP="00761E99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836C8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</w:tbl>
    <w:p w:rsidR="002F3952" w:rsidRPr="000F7AA0" w:rsidRDefault="002F3952" w:rsidP="00E813C2">
      <w:pPr>
        <w:pStyle w:val="21"/>
        <w:keepNext w:val="0"/>
        <w:widowControl w:val="0"/>
        <w:rPr>
          <w:rFonts w:asciiTheme="minorHAnsi" w:hAnsiTheme="minorHAnsi" w:cs="Calibri"/>
          <w:sz w:val="20"/>
          <w:lang w:val="en-GB"/>
        </w:rPr>
      </w:pPr>
      <w:r w:rsidRPr="000F7AA0">
        <w:rPr>
          <w:rFonts w:asciiTheme="minorHAnsi" w:hAnsiTheme="minorHAnsi" w:cs="Calibri"/>
          <w:sz w:val="20"/>
          <w:lang w:val="en-GB"/>
        </w:rPr>
        <w:t>Transport</w:t>
      </w:r>
      <w:r w:rsidR="003A469B" w:rsidRPr="000F7AA0">
        <w:rPr>
          <w:rFonts w:asciiTheme="minorHAnsi" w:hAnsiTheme="minorHAnsi" w:cs="Calibri"/>
          <w:sz w:val="20"/>
          <w:lang w:val="en-GB"/>
        </w:rPr>
        <w:t xml:space="preserve"> statistics</w:t>
      </w:r>
    </w:p>
    <w:bookmarkEnd w:id="2"/>
    <w:p w:rsidR="000F7AA0" w:rsidRPr="00D26749" w:rsidRDefault="000F7AA0" w:rsidP="000F7AA0">
      <w:pPr>
        <w:pStyle w:val="ab"/>
        <w:rPr>
          <w:rFonts w:ascii="Calibri" w:hAnsi="Calibri" w:cs="Arial"/>
          <w:color w:val="000000"/>
          <w:sz w:val="18"/>
          <w:szCs w:val="18"/>
          <w:lang w:val="en-US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0F7AA0" w:rsidRPr="00D26749" w:rsidTr="00A453D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7AA0" w:rsidRPr="00D26749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AA0" w:rsidRPr="00D26749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7AA0" w:rsidRPr="00D26749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AA0" w:rsidRPr="00D26749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AA0" w:rsidRPr="00FE3558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</w:rPr>
              <w:t>201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7AA0" w:rsidRPr="009220E2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376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508,9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95,9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194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075,4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81168">
              <w:rPr>
                <w:rFonts w:ascii="Calibri" w:hAnsi="Calibri"/>
                <w:color w:val="000000"/>
                <w:sz w:val="14"/>
                <w:szCs w:val="14"/>
              </w:rPr>
              <w:t>104,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4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220E2">
              <w:rPr>
                <w:rFonts w:ascii="Calibri" w:hAnsi="Calibri"/>
                <w:color w:val="000000"/>
                <w:sz w:val="14"/>
                <w:szCs w:val="14"/>
              </w:rPr>
              <w:t xml:space="preserve">  </w:t>
            </w: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98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73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</w:t>
            </w: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85,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83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16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</w:t>
            </w: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91,3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460,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88,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843D7">
              <w:rPr>
                <w:rFonts w:ascii="Calibri" w:hAnsi="Calibri"/>
                <w:color w:val="000000"/>
                <w:sz w:val="14"/>
                <w:szCs w:val="14"/>
              </w:rPr>
              <w:t>34,3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64,1</w:t>
            </w:r>
          </w:p>
        </w:tc>
      </w:tr>
      <w:tr w:rsidR="000F7AA0" w:rsidRPr="00D26749" w:rsidTr="00A453D0">
        <w:trPr>
          <w:cantSplit/>
          <w:trHeight w:val="205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843D7">
              <w:rPr>
                <w:rFonts w:ascii="Calibri" w:hAnsi="Calibri"/>
                <w:sz w:val="14"/>
                <w:szCs w:val="14"/>
              </w:rPr>
              <w:t>35,1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843D7">
              <w:rPr>
                <w:rFonts w:ascii="Calibri" w:hAnsi="Calibri"/>
                <w:sz w:val="14"/>
                <w:szCs w:val="14"/>
              </w:rPr>
              <w:t>406,3</w:t>
            </w:r>
          </w:p>
        </w:tc>
      </w:tr>
    </w:tbl>
    <w:p w:rsidR="000F7AA0" w:rsidRPr="00D26749" w:rsidRDefault="000F7AA0" w:rsidP="000F7AA0">
      <w:pPr>
        <w:pStyle w:val="a4"/>
        <w:spacing w:before="0"/>
        <w:ind w:hanging="567"/>
        <w:rPr>
          <w:rFonts w:ascii="Calibri" w:hAnsi="Calibri" w:cs="Arial"/>
          <w:color w:val="000000"/>
          <w:sz w:val="14"/>
          <w:szCs w:val="14"/>
          <w:lang w:val="en-GB"/>
        </w:rPr>
      </w:pPr>
      <w:r w:rsidRPr="00D26749">
        <w:rPr>
          <w:rFonts w:ascii="Calibri" w:hAnsi="Calibri" w:cs="Arial"/>
          <w:color w:val="000000"/>
          <w:sz w:val="14"/>
          <w:szCs w:val="14"/>
          <w:vertAlign w:val="superscript"/>
          <w:lang w:val="en-GB"/>
        </w:rPr>
        <w:lastRenderedPageBreak/>
        <w:t>*</w:t>
      </w:r>
      <w:r w:rsidRPr="00D26749">
        <w:rPr>
          <w:rFonts w:ascii="Calibri" w:hAnsi="Calibri" w:cs="Arial"/>
          <w:color w:val="000000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0F7AA0" w:rsidRPr="00D26749" w:rsidRDefault="000F7AA0" w:rsidP="000F7AA0">
      <w:pPr>
        <w:pStyle w:val="ab"/>
        <w:rPr>
          <w:rFonts w:ascii="Calibri" w:hAnsi="Calibri" w:cs="Arial"/>
          <w:color w:val="000000"/>
          <w:sz w:val="18"/>
          <w:szCs w:val="18"/>
          <w:lang w:val="en-GB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0F7AA0" w:rsidRPr="00D26749" w:rsidTr="00A453D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7AA0" w:rsidRPr="00D26749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AA0" w:rsidRPr="00D26749" w:rsidRDefault="000F7AA0" w:rsidP="00B6580F">
            <w:pPr>
              <w:pStyle w:val="a7"/>
              <w:tabs>
                <w:tab w:val="left" w:pos="889"/>
              </w:tabs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</w:tr>
      <w:tr w:rsidR="000F7AA0" w:rsidRPr="00D26749" w:rsidTr="00A453D0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F7AA0" w:rsidRPr="00D26749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AA0" w:rsidRPr="00D26749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7AA0" w:rsidRPr="00FE3558" w:rsidRDefault="000F7AA0" w:rsidP="00B6580F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August 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</w:rPr>
              <w:t>201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843D7">
              <w:rPr>
                <w:rFonts w:ascii="Calibri" w:hAnsi="Calibri"/>
                <w:sz w:val="14"/>
                <w:szCs w:val="14"/>
              </w:rPr>
              <w:t>85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843D7">
              <w:rPr>
                <w:rFonts w:ascii="Calibri" w:hAnsi="Calibri"/>
                <w:sz w:val="14"/>
                <w:szCs w:val="14"/>
              </w:rPr>
              <w:t>646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,0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44,2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843D7">
              <w:rPr>
                <w:rFonts w:ascii="Calibri" w:hAnsi="Calibri"/>
                <w:sz w:val="14"/>
                <w:szCs w:val="14"/>
              </w:rPr>
              <w:t>5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843D7">
              <w:rPr>
                <w:rFonts w:ascii="Calibri" w:hAnsi="Calibri"/>
                <w:sz w:val="14"/>
                <w:szCs w:val="14"/>
              </w:rPr>
              <w:t>672,9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47,0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kk-KZ"/>
              </w:rPr>
            </w:pPr>
            <w:r w:rsidRPr="007843D7">
              <w:rPr>
                <w:rFonts w:ascii="Calibri" w:hAnsi="Calibri"/>
                <w:sz w:val="14"/>
                <w:szCs w:val="14"/>
              </w:rPr>
              <w:t>74 844,8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44,0</w:t>
            </w:r>
          </w:p>
        </w:tc>
      </w:tr>
      <w:tr w:rsidR="000F7AA0" w:rsidRPr="00D26749" w:rsidTr="00A453D0">
        <w:trPr>
          <w:cantSplit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843D7">
              <w:rPr>
                <w:rFonts w:ascii="Calibri" w:hAnsi="Calibri"/>
                <w:sz w:val="14"/>
                <w:szCs w:val="14"/>
              </w:rPr>
              <w:t>4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843D7">
              <w:rPr>
                <w:rFonts w:ascii="Calibri" w:hAnsi="Calibri"/>
                <w:sz w:val="14"/>
                <w:szCs w:val="14"/>
              </w:rPr>
              <w:t>940,8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7843D7" w:rsidRDefault="000F7AA0" w:rsidP="00B6580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43,7</w:t>
            </w:r>
          </w:p>
        </w:tc>
      </w:tr>
      <w:tr w:rsidR="000F7AA0" w:rsidRPr="00D26749" w:rsidTr="00A453D0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61A57">
              <w:rPr>
                <w:rFonts w:ascii="Calibri" w:hAnsi="Calibri"/>
                <w:sz w:val="14"/>
                <w:szCs w:val="14"/>
              </w:rPr>
              <w:t>64,9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61A57">
              <w:rPr>
                <w:rFonts w:ascii="Calibri" w:hAnsi="Calibri"/>
                <w:sz w:val="14"/>
                <w:szCs w:val="14"/>
              </w:rPr>
              <w:t>74,5</w:t>
            </w:r>
          </w:p>
        </w:tc>
      </w:tr>
      <w:tr w:rsidR="000F7AA0" w:rsidRPr="00D26749" w:rsidTr="00A453D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2407EE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61A57">
              <w:rPr>
                <w:rFonts w:ascii="Calibri" w:hAnsi="Calibri"/>
                <w:sz w:val="14"/>
                <w:szCs w:val="14"/>
              </w:rPr>
              <w:t>64,1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61A57">
              <w:rPr>
                <w:rFonts w:ascii="Calibri" w:hAnsi="Calibri"/>
                <w:sz w:val="14"/>
                <w:szCs w:val="14"/>
              </w:rPr>
              <w:t>60,3</w:t>
            </w:r>
          </w:p>
        </w:tc>
      </w:tr>
      <w:tr w:rsidR="000F7AA0" w:rsidRPr="00D26749" w:rsidTr="00A453D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B61A57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61A57">
              <w:rPr>
                <w:rFonts w:ascii="Calibri" w:hAnsi="Calibri"/>
                <w:sz w:val="14"/>
                <w:szCs w:val="14"/>
              </w:rPr>
              <w:t>46,7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B61A57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61A57">
              <w:rPr>
                <w:rFonts w:ascii="Calibri" w:hAnsi="Calibri"/>
                <w:sz w:val="14"/>
                <w:szCs w:val="14"/>
              </w:rPr>
              <w:t>44,5</w:t>
            </w:r>
          </w:p>
        </w:tc>
      </w:tr>
      <w:tr w:rsidR="000F7AA0" w:rsidRPr="00D26749" w:rsidTr="00A453D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B61A57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61A57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B61A57" w:rsidRDefault="000F7AA0" w:rsidP="00B6580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61A57">
              <w:rPr>
                <w:rFonts w:ascii="Calibri" w:hAnsi="Calibri"/>
                <w:sz w:val="14"/>
                <w:szCs w:val="14"/>
              </w:rPr>
              <w:t>27,1</w:t>
            </w:r>
          </w:p>
        </w:tc>
      </w:tr>
      <w:tr w:rsidR="000F7AA0" w:rsidRPr="00D26749" w:rsidTr="00A453D0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61A57">
              <w:rPr>
                <w:rFonts w:ascii="Calibri" w:hAnsi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61A57">
              <w:rPr>
                <w:rFonts w:ascii="Calibri" w:hAnsi="Calibri"/>
                <w:color w:val="000000"/>
                <w:sz w:val="14"/>
                <w:szCs w:val="14"/>
              </w:rPr>
              <w:t>52,1</w:t>
            </w:r>
          </w:p>
        </w:tc>
      </w:tr>
      <w:tr w:rsidR="000F7AA0" w:rsidRPr="00D26749" w:rsidTr="00A453D0">
        <w:trPr>
          <w:cantSplit/>
          <w:trHeight w:val="6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</w:tcPr>
          <w:p w:rsidR="000F7AA0" w:rsidRPr="00D26749" w:rsidRDefault="000F7AA0" w:rsidP="00B6580F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61A57">
              <w:rPr>
                <w:rFonts w:ascii="Calibri" w:hAnsi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F7AA0" w:rsidRPr="00F81168" w:rsidRDefault="000F7AA0" w:rsidP="00B6580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61A57">
              <w:rPr>
                <w:rFonts w:ascii="Calibri" w:hAnsi="Calibri"/>
                <w:color w:val="000000"/>
                <w:sz w:val="14"/>
                <w:szCs w:val="14"/>
              </w:rPr>
              <w:t>36,6</w:t>
            </w:r>
          </w:p>
        </w:tc>
      </w:tr>
    </w:tbl>
    <w:p w:rsidR="000F7AA0" w:rsidRPr="00D26749" w:rsidRDefault="000F7AA0" w:rsidP="000F7AA0">
      <w:pPr>
        <w:pStyle w:val="ab"/>
        <w:spacing w:before="0" w:after="0"/>
        <w:ind w:firstLine="397"/>
        <w:jc w:val="left"/>
        <w:rPr>
          <w:rFonts w:ascii="Calibri" w:hAnsi="Calibri" w:cs="Arial"/>
          <w:b w:val="0"/>
          <w:i/>
          <w:color w:val="000000"/>
          <w:sz w:val="14"/>
          <w:szCs w:val="14"/>
          <w:lang w:val="kk-KZ"/>
        </w:rPr>
      </w:pPr>
      <w:r w:rsidRPr="00D26749">
        <w:rPr>
          <w:rFonts w:ascii="Calibri" w:hAnsi="Calibri" w:cs="Arial"/>
          <w:b w:val="0"/>
          <w:i/>
          <w:color w:val="000000"/>
          <w:sz w:val="14"/>
          <w:szCs w:val="14"/>
          <w:vertAlign w:val="superscript"/>
          <w:lang w:val="en-GB"/>
        </w:rPr>
        <w:t>*</w:t>
      </w:r>
      <w:r w:rsidRPr="00D26749"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0F7AA0" w:rsidRPr="00D26749" w:rsidRDefault="000F7AA0" w:rsidP="000F7AA0">
      <w:pPr>
        <w:pStyle w:val="af2"/>
        <w:spacing w:before="240" w:after="24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26749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>
        <w:rPr>
          <w:rFonts w:ascii="Calibri" w:hAnsi="Calibri"/>
          <w:b/>
          <w:sz w:val="18"/>
          <w:szCs w:val="18"/>
          <w:lang w:val="kk-KZ"/>
        </w:rPr>
        <w:t>«</w:t>
      </w:r>
      <w:r w:rsidRPr="00D26749">
        <w:rPr>
          <w:rFonts w:ascii="Calibri" w:hAnsi="Calibri"/>
          <w:b/>
          <w:sz w:val="18"/>
          <w:szCs w:val="18"/>
          <w:lang w:val="en-US"/>
        </w:rPr>
        <w:t>Transportation and warehousing</w:t>
      </w:r>
      <w:r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100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418"/>
      </w:tblGrid>
      <w:tr w:rsidR="000F7AA0" w:rsidRPr="00887F1E" w:rsidTr="00A453D0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0F7AA0" w:rsidRPr="00D26749" w:rsidRDefault="000F7AA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0F7AA0" w:rsidRPr="00D26749" w:rsidRDefault="000F7AA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0F7AA0" w:rsidRPr="00D26749" w:rsidRDefault="000F7AA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0F7AA0" w:rsidRPr="00887F1E" w:rsidTr="00A453D0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F7AA0" w:rsidRPr="00D26749" w:rsidRDefault="000F7AA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0F7AA0" w:rsidRPr="00D26749" w:rsidRDefault="000F7AA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F7AA0" w:rsidRPr="00D26749" w:rsidRDefault="000F7AA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0F7AA0" w:rsidRPr="009B546D" w:rsidRDefault="000F7AA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August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19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vAlign w:val="center"/>
          </w:tcPr>
          <w:p w:rsidR="000F7AA0" w:rsidRPr="00D26749" w:rsidRDefault="000F7AA0" w:rsidP="00B6580F">
            <w:pPr>
              <w:pStyle w:val="a7"/>
              <w:rPr>
                <w:rFonts w:ascii="Calibri" w:hAnsi="Calibri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August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19</w:t>
            </w:r>
          </w:p>
        </w:tc>
      </w:tr>
      <w:tr w:rsidR="000F7AA0" w:rsidRPr="00E91636" w:rsidTr="00A453D0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F7AA0" w:rsidRPr="00D26749" w:rsidRDefault="000F7AA0" w:rsidP="00B6580F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4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 </w:t>
            </w: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514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546,7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576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772,8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83,9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AA0" w:rsidRPr="00B61A57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80,6</w:t>
            </w:r>
          </w:p>
        </w:tc>
      </w:tr>
      <w:tr w:rsidR="000F7AA0" w:rsidRPr="00E91636" w:rsidTr="00A453D0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AA0" w:rsidRPr="00D26749" w:rsidRDefault="000F7AA0" w:rsidP="00B6580F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AA0" w:rsidRPr="00C23958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AA0" w:rsidRPr="00C23958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7AA0" w:rsidRPr="00C23958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7AA0" w:rsidRPr="00C23958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highlight w:val="yellow"/>
                <w:lang w:val="kk-KZ"/>
              </w:rPr>
            </w:pPr>
          </w:p>
        </w:tc>
      </w:tr>
      <w:tr w:rsidR="000F7AA0" w:rsidRPr="00E91636" w:rsidTr="00A453D0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0F7AA0" w:rsidRPr="00D26749" w:rsidRDefault="000F7AA0" w:rsidP="00B6580F">
            <w:pPr>
              <w:pStyle w:val="a7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4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 </w:t>
            </w: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489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418,5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573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129,3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80,4</w:t>
            </w:r>
          </w:p>
        </w:tc>
      </w:tr>
      <w:tr w:rsidR="000F7AA0" w:rsidRPr="00E91636" w:rsidTr="00A453D0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7AA0" w:rsidRPr="00D26749" w:rsidRDefault="000F7AA0" w:rsidP="00B6580F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25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128,2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AA0" w:rsidRPr="00B93971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3</w:t>
            </w: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 xml:space="preserve"> </w:t>
            </w:r>
            <w:r w:rsidRPr="00B61A57">
              <w:rPr>
                <w:rFonts w:ascii="Calibri" w:hAnsi="Calibri"/>
                <w:noProof/>
                <w:sz w:val="14"/>
                <w:szCs w:val="14"/>
                <w:lang w:val="kk-KZ"/>
              </w:rPr>
              <w:t>643,5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AA0" w:rsidRPr="00B61A57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AA0" w:rsidRPr="00B61A57" w:rsidRDefault="000F7AA0" w:rsidP="00B6580F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noProof/>
                <w:sz w:val="14"/>
                <w:szCs w:val="14"/>
                <w:lang w:val="kk-KZ"/>
              </w:rPr>
              <w:t>114,8</w:t>
            </w:r>
          </w:p>
        </w:tc>
      </w:tr>
    </w:tbl>
    <w:p w:rsidR="008913C5" w:rsidRPr="00AA6A43" w:rsidRDefault="00495559" w:rsidP="00E813C2">
      <w:pPr>
        <w:pStyle w:val="3"/>
        <w:keepNext w:val="0"/>
        <w:widowControl w:val="0"/>
        <w:rPr>
          <w:rFonts w:asciiTheme="minorHAnsi" w:hAnsiTheme="minorHAnsi"/>
          <w:sz w:val="20"/>
        </w:rPr>
      </w:pPr>
      <w:r w:rsidRPr="00AA6A43">
        <w:rPr>
          <w:rFonts w:asciiTheme="minorHAnsi" w:hAnsiTheme="minorHAnsi"/>
          <w:sz w:val="20"/>
        </w:rPr>
        <w:t>Finances</w:t>
      </w:r>
      <w:r w:rsidR="00CC3D37" w:rsidRPr="00AA6A43">
        <w:rPr>
          <w:rFonts w:asciiTheme="minorHAnsi" w:hAnsiTheme="minorHAnsi"/>
          <w:sz w:val="20"/>
        </w:rPr>
        <w:t xml:space="preserve"> system</w:t>
      </w:r>
    </w:p>
    <w:p w:rsidR="00AA6A43" w:rsidRPr="00EE5CAD" w:rsidRDefault="00AA6A43" w:rsidP="00AA6A43">
      <w:pPr>
        <w:pStyle w:val="31"/>
        <w:jc w:val="center"/>
        <w:rPr>
          <w:rFonts w:ascii="Calibri" w:hAnsi="Calibri" w:cs="Arial"/>
          <w:sz w:val="18"/>
          <w:szCs w:val="18"/>
          <w:lang w:val="en-GB"/>
        </w:rPr>
      </w:pPr>
      <w:r w:rsidRPr="00EE5CAD">
        <w:rPr>
          <w:rFonts w:ascii="Calibri" w:hAnsi="Calibri" w:cs="Arial"/>
          <w:sz w:val="18"/>
          <w:szCs w:val="18"/>
          <w:lang w:val="en-GB"/>
        </w:rPr>
        <w:t>State budget</w:t>
      </w:r>
      <w:r w:rsidRPr="00EE5CAD">
        <w:rPr>
          <w:rFonts w:ascii="Calibri" w:hAnsi="Calibri" w:cs="Arial"/>
          <w:sz w:val="18"/>
          <w:szCs w:val="18"/>
          <w:lang w:val="en-US"/>
        </w:rPr>
        <w:t>*</w:t>
      </w:r>
    </w:p>
    <w:p w:rsidR="00AA6A43" w:rsidRPr="00E87C0B" w:rsidRDefault="00AA6A43" w:rsidP="00AA6A43">
      <w:pPr>
        <w:pStyle w:val="a6"/>
        <w:spacing w:after="0"/>
        <w:ind w:left="7200" w:right="254"/>
        <w:rPr>
          <w:rFonts w:ascii="Calibri" w:hAnsi="Calibri" w:cs="Arial"/>
          <w:sz w:val="14"/>
          <w:szCs w:val="14"/>
          <w:lang w:val="kk-KZ"/>
        </w:rPr>
      </w:pPr>
      <w:proofErr w:type="gramStart"/>
      <w:r w:rsidRPr="00E87C0B">
        <w:rPr>
          <w:rFonts w:ascii="Calibri" w:hAnsi="Calibri" w:cs="Arial"/>
          <w:sz w:val="14"/>
          <w:szCs w:val="14"/>
          <w:lang w:val="en-GB"/>
        </w:rPr>
        <w:t>as</w:t>
      </w:r>
      <w:proofErr w:type="gramEnd"/>
      <w:r w:rsidRPr="00E87C0B">
        <w:rPr>
          <w:rFonts w:ascii="Calibri" w:hAnsi="Calibri" w:cs="Arial"/>
          <w:sz w:val="14"/>
          <w:szCs w:val="14"/>
          <w:lang w:val="en-GB"/>
        </w:rPr>
        <w:t xml:space="preserve"> of 01.</w:t>
      </w:r>
      <w:r w:rsidRPr="00E87C0B">
        <w:rPr>
          <w:rFonts w:ascii="Calibri" w:hAnsi="Calibri" w:cs="Arial"/>
          <w:sz w:val="14"/>
          <w:szCs w:val="14"/>
          <w:lang w:val="kk-KZ"/>
        </w:rPr>
        <w:t>08</w:t>
      </w:r>
      <w:r w:rsidRPr="00E87C0B">
        <w:rPr>
          <w:rFonts w:ascii="Calibri" w:hAnsi="Calibri" w:cs="Arial"/>
          <w:sz w:val="14"/>
          <w:szCs w:val="14"/>
          <w:lang w:val="en-GB"/>
        </w:rPr>
        <w:t>.20</w:t>
      </w:r>
      <w:r w:rsidRPr="00E87C0B">
        <w:rPr>
          <w:rFonts w:ascii="Calibri" w:hAnsi="Calibri" w:cs="Arial"/>
          <w:sz w:val="14"/>
          <w:szCs w:val="14"/>
          <w:lang w:val="kk-KZ"/>
        </w:rPr>
        <w:t>20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362"/>
      </w:tblGrid>
      <w:tr w:rsidR="00AA6A43" w:rsidRPr="00B639A4" w:rsidTr="00B6580F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AA6A43" w:rsidRPr="00E87C0B" w:rsidRDefault="00AA6A43" w:rsidP="00B6580F">
            <w:pPr>
              <w:pStyle w:val="a7"/>
              <w:spacing w:line="276" w:lineRule="auto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AA6A43" w:rsidRPr="00E87C0B" w:rsidRDefault="00AA6A43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as of 01.</w:t>
            </w:r>
            <w:r w:rsidRPr="00E87C0B">
              <w:rPr>
                <w:rFonts w:ascii="Calibri" w:hAnsi="Calibri" w:cs="Arial"/>
                <w:sz w:val="14"/>
                <w:szCs w:val="14"/>
                <w:lang w:val="kk-KZ"/>
              </w:rPr>
              <w:t>08</w:t>
            </w:r>
            <w:r w:rsidRPr="00E87C0B">
              <w:rPr>
                <w:rFonts w:ascii="Calibri" w:hAnsi="Calibri" w:cs="Arial"/>
                <w:sz w:val="14"/>
                <w:szCs w:val="14"/>
                <w:lang w:val="en-GB"/>
              </w:rPr>
              <w:t>.20</w:t>
            </w:r>
            <w:r w:rsidRPr="00E87C0B">
              <w:rPr>
                <w:rFonts w:ascii="Calibri" w:hAnsi="Calibri" w:cs="Arial"/>
                <w:sz w:val="14"/>
                <w:szCs w:val="14"/>
                <w:lang w:val="kk-KZ"/>
              </w:rPr>
              <w:t>20</w:t>
            </w:r>
            <w:r w:rsidRPr="00E87C0B">
              <w:rPr>
                <w:rFonts w:ascii="Calibri" w:hAnsi="Calibri" w:cs="Arial"/>
                <w:sz w:val="14"/>
                <w:szCs w:val="14"/>
                <w:lang w:val="en-GB"/>
              </w:rPr>
              <w:t>, m</w:t>
            </w: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E87C0B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AA6A43" w:rsidRPr="00E87C0B" w:rsidRDefault="00AA6A43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AA6A43" w:rsidRPr="00E87C0B" w:rsidRDefault="00AA6A43" w:rsidP="00B6580F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AA6A43" w:rsidRPr="00E87C0B" w:rsidTr="00B6580F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8 066 428,5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57,6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4 281 978,6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53,1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48,0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147 749,6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72,0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38 700,3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0,5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36,1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3 598 000,0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44,6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75,4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8 934 192,9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52,6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463 134,8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53,5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347 837,3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54,8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524 048,1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53,4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1 734 448,7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19,4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54,6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1 002 588,5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11,2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54,6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2 176 810,1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24,4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55,4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635 148,5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7,1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42,1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265 426,3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50,0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78 496,1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0,9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50,1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328 209,1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49,4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39 898,7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0,4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53,6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503 179,5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45,3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255 977,4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38,6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578 989,8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6,5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69,0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219 202,4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243 720,0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80,7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24 517,6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21,3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280 164,0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E87C0B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282 310,8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91,6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2 146,8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139,0</w:t>
            </w:r>
          </w:p>
        </w:tc>
      </w:tr>
      <w:tr w:rsidR="00AA6A43" w:rsidRPr="00E87C0B" w:rsidTr="00B6580F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A43" w:rsidRPr="00E87C0B" w:rsidRDefault="00AA6A43" w:rsidP="00B6580F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87C0B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E87C0B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E87C0B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87C0B">
              <w:rPr>
                <w:rFonts w:ascii="Calibri" w:hAnsi="Calibri"/>
                <w:bCs/>
                <w:sz w:val="14"/>
                <w:szCs w:val="14"/>
              </w:rPr>
              <w:t>-1 367 130,8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A43" w:rsidRPr="00E87C0B" w:rsidRDefault="00AA6A43" w:rsidP="00B6580F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AA6A43" w:rsidRPr="00E87C0B" w:rsidRDefault="00AA6A43" w:rsidP="00AA6A43">
      <w:pPr>
        <w:pStyle w:val="a4"/>
        <w:spacing w:before="0"/>
        <w:ind w:left="284"/>
        <w:rPr>
          <w:rFonts w:ascii="Calibri" w:hAnsi="Calibri" w:cs="Arial"/>
          <w:sz w:val="14"/>
          <w:szCs w:val="14"/>
          <w:lang w:val="en-GB"/>
        </w:rPr>
      </w:pPr>
      <w:r w:rsidRPr="00E87C0B">
        <w:rPr>
          <w:rFonts w:ascii="Calibri" w:hAnsi="Calibri" w:cs="Arial"/>
          <w:sz w:val="14"/>
          <w:szCs w:val="14"/>
          <w:vertAlign w:val="superscript"/>
          <w:lang w:val="en-GB"/>
        </w:rPr>
        <w:t>*</w:t>
      </w:r>
      <w:r w:rsidRPr="00E87C0B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253291" w:rsidRDefault="000B4A34" w:rsidP="00A453D0">
      <w:pPr>
        <w:pStyle w:val="3"/>
        <w:keepNext w:val="0"/>
        <w:widowControl w:val="0"/>
        <w:rPr>
          <w:rFonts w:asciiTheme="minorHAnsi" w:hAnsiTheme="minorHAnsi" w:cs="Calibri"/>
          <w:sz w:val="20"/>
          <w:lang w:val="en-US"/>
        </w:rPr>
      </w:pPr>
      <w:r w:rsidRPr="00253291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253291">
        <w:rPr>
          <w:rFonts w:asciiTheme="minorHAnsi" w:hAnsiTheme="minorHAnsi" w:cs="Calibri"/>
          <w:sz w:val="20"/>
          <w:lang w:val="en-GB"/>
        </w:rPr>
        <w:t xml:space="preserve">credit </w:t>
      </w:r>
      <w:r w:rsidRPr="00253291">
        <w:rPr>
          <w:rFonts w:asciiTheme="minorHAnsi" w:hAnsiTheme="minorHAnsi" w:cs="Calibri"/>
          <w:sz w:val="20"/>
          <w:lang w:val="en-GB"/>
        </w:rPr>
        <w:t>system</w:t>
      </w:r>
    </w:p>
    <w:p w:rsidR="00CA3B44" w:rsidRPr="00CA3B44" w:rsidRDefault="00CA3B44" w:rsidP="000712D0">
      <w:pPr>
        <w:pStyle w:val="ab"/>
        <w:spacing w:before="0" w:after="100" w:afterAutospacing="1"/>
        <w:ind w:left="850"/>
        <w:rPr>
          <w:rFonts w:ascii="Calibri" w:hAnsi="Calibri"/>
          <w:sz w:val="18"/>
          <w:szCs w:val="18"/>
          <w:vertAlign w:val="superscript"/>
          <w:lang w:val="en-US"/>
        </w:rPr>
      </w:pPr>
      <w:bookmarkStart w:id="3" w:name="_Toc506022160"/>
      <w:r w:rsidRPr="003910EB">
        <w:rPr>
          <w:rFonts w:ascii="Calibri" w:hAnsi="Calibri"/>
          <w:sz w:val="18"/>
          <w:szCs w:val="18"/>
          <w:lang w:val="en-GB"/>
        </w:rPr>
        <w:t>Money</w:t>
      </w:r>
      <w:r w:rsidRPr="003910EB">
        <w:rPr>
          <w:rFonts w:ascii="Calibri" w:hAnsi="Calibri"/>
          <w:sz w:val="18"/>
          <w:szCs w:val="18"/>
          <w:lang w:val="en-US"/>
        </w:rPr>
        <w:t xml:space="preserve"> </w:t>
      </w:r>
      <w:r w:rsidRPr="003910EB">
        <w:rPr>
          <w:rFonts w:ascii="Calibri" w:hAnsi="Calibri"/>
          <w:sz w:val="18"/>
          <w:szCs w:val="18"/>
          <w:lang w:val="en-GB"/>
        </w:rPr>
        <w:t>aggregates</w:t>
      </w:r>
      <w:r w:rsidRPr="003910EB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:rsidR="00CA3B44" w:rsidRPr="003910EB" w:rsidRDefault="00CA3B44" w:rsidP="00CA3B44">
      <w:pPr>
        <w:pStyle w:val="a6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3910EB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3910EB">
        <w:rPr>
          <w:rFonts w:ascii="Calibri" w:hAnsi="Calibri"/>
          <w:sz w:val="14"/>
          <w:szCs w:val="14"/>
          <w:lang w:val="en-GB"/>
        </w:rPr>
        <w:t xml:space="preserve"> of the period, billion tenge</w:t>
      </w:r>
    </w:p>
    <w:tbl>
      <w:tblPr>
        <w:tblW w:w="1081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850"/>
        <w:gridCol w:w="709"/>
        <w:gridCol w:w="850"/>
        <w:gridCol w:w="709"/>
        <w:gridCol w:w="851"/>
        <w:gridCol w:w="746"/>
        <w:gridCol w:w="709"/>
        <w:gridCol w:w="709"/>
        <w:gridCol w:w="693"/>
        <w:gridCol w:w="725"/>
        <w:gridCol w:w="709"/>
      </w:tblGrid>
      <w:tr w:rsidR="00CA3B44" w:rsidRPr="00F30A2A" w:rsidTr="00B6580F">
        <w:trPr>
          <w:cantSplit/>
          <w:trHeight w:val="10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5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201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A3B44" w:rsidRPr="00932CB6" w:rsidTr="00B6580F">
        <w:trPr>
          <w:cantSplit/>
          <w:trHeight w:val="7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2 135,0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2 245,9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2 231,5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2 236,2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2 247,7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2 232,9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2 231,0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2 200,9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2 300,5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4" w:type="dxa"/>
            <w:vAlign w:val="bottom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lastRenderedPageBreak/>
              <w:t>М1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5 402,1</w:t>
            </w:r>
          </w:p>
        </w:tc>
        <w:tc>
          <w:tcPr>
            <w:tcW w:w="850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5 411,5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5 760,7</w:t>
            </w:r>
          </w:p>
        </w:tc>
        <w:tc>
          <w:tcPr>
            <w:tcW w:w="851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746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5 599,0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5 576,5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5 568,3</w:t>
            </w:r>
          </w:p>
        </w:tc>
        <w:tc>
          <w:tcPr>
            <w:tcW w:w="693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5 703,3</w:t>
            </w:r>
          </w:p>
        </w:tc>
        <w:tc>
          <w:tcPr>
            <w:tcW w:w="725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5 928,1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14 815,0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14 641,9</w:t>
            </w:r>
          </w:p>
        </w:tc>
        <w:tc>
          <w:tcPr>
            <w:tcW w:w="850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14 587,1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15 132,4</w:t>
            </w:r>
          </w:p>
        </w:tc>
        <w:tc>
          <w:tcPr>
            <w:tcW w:w="851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14 549,4</w:t>
            </w:r>
          </w:p>
        </w:tc>
        <w:tc>
          <w:tcPr>
            <w:tcW w:w="746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14 960,7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14 629,5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15 200,5</w:t>
            </w:r>
          </w:p>
        </w:tc>
        <w:tc>
          <w:tcPr>
            <w:tcW w:w="693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15 612,3</w:t>
            </w:r>
          </w:p>
        </w:tc>
        <w:tc>
          <w:tcPr>
            <w:tcW w:w="725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15 276,0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16 054,3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19 720,8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19 401,1</w:t>
            </w:r>
          </w:p>
        </w:tc>
        <w:tc>
          <w:tcPr>
            <w:tcW w:w="850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19 354,0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19 737,4</w:t>
            </w:r>
          </w:p>
        </w:tc>
        <w:tc>
          <w:tcPr>
            <w:tcW w:w="851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19 537,4</w:t>
            </w:r>
          </w:p>
        </w:tc>
        <w:tc>
          <w:tcPr>
            <w:tcW w:w="746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19 899,6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19 782,5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20 341,7</w:t>
            </w:r>
          </w:p>
        </w:tc>
        <w:tc>
          <w:tcPr>
            <w:tcW w:w="693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21 008,3</w:t>
            </w:r>
          </w:p>
        </w:tc>
        <w:tc>
          <w:tcPr>
            <w:tcW w:w="725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20 485,2</w:t>
            </w:r>
          </w:p>
        </w:tc>
        <w:tc>
          <w:tcPr>
            <w:tcW w:w="709" w:type="dxa"/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21 322,1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737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10,8</w:t>
            </w:r>
          </w:p>
        </w:tc>
      </w:tr>
    </w:tbl>
    <w:p w:rsidR="00CA3B44" w:rsidRPr="00BE6032" w:rsidRDefault="00CA3B44" w:rsidP="00CA3B44">
      <w:pPr>
        <w:pStyle w:val="a6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t</w:t>
        </w:r>
      </w:smartTag>
      <w:r w:rsidRPr="00BE6032">
        <w:rPr>
          <w:rFonts w:ascii="Calibri" w:hAnsi="Calibri"/>
          <w:sz w:val="14"/>
          <w:szCs w:val="14"/>
        </w:rPr>
        <w:t>i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r w:rsidRPr="00BE6032">
        <w:rPr>
          <w:rFonts w:ascii="Calibri" w:hAnsi="Calibri"/>
          <w:sz w:val="14"/>
          <w:szCs w:val="14"/>
        </w:rPr>
        <w:t>u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e</w:t>
        </w:r>
      </w:smartTag>
      <w:r w:rsidRPr="00BE6032">
        <w:rPr>
          <w:rFonts w:ascii="Calibri" w:hAnsi="Calibri"/>
          <w:sz w:val="14"/>
          <w:szCs w:val="14"/>
        </w:rPr>
        <w:t>d</w:t>
      </w:r>
    </w:p>
    <w:tbl>
      <w:tblPr>
        <w:tblW w:w="1080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276"/>
        <w:gridCol w:w="1275"/>
        <w:gridCol w:w="1276"/>
        <w:gridCol w:w="1276"/>
        <w:gridCol w:w="1238"/>
        <w:gridCol w:w="1310"/>
        <w:gridCol w:w="1310"/>
      </w:tblGrid>
      <w:tr w:rsidR="00CA3B44" w:rsidRPr="00F30A2A" w:rsidTr="00B6580F">
        <w:trPr>
          <w:cantSplit/>
          <w:trHeight w:val="172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44" w:rsidRPr="003A0708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en-US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CA3B44" w:rsidRPr="00932CB6" w:rsidTr="00B6580F">
        <w:trPr>
          <w:cantSplit/>
          <w:trHeight w:val="63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332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2 885,3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77"/>
        </w:trPr>
        <w:tc>
          <w:tcPr>
            <w:tcW w:w="1844" w:type="dxa"/>
            <w:vAlign w:val="bottom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1275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1238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1310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1310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6 758,2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1275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1238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1310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1310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17 930,7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1275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1276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1238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1310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1310" w:type="dxa"/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23 570,7</w:t>
            </w:r>
          </w:p>
        </w:tc>
      </w:tr>
      <w:tr w:rsidR="00CA3B44" w:rsidRPr="00BA7292" w:rsidTr="00B6580F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CA3B44" w:rsidRPr="00F30A2A" w:rsidRDefault="00CA3B44" w:rsidP="00B6580F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CA3B44" w:rsidRPr="0060570D" w:rsidRDefault="00CA3B44" w:rsidP="00CA3B4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60570D">
              <w:rPr>
                <w:rFonts w:ascii="Calibri" w:hAnsi="Calibri"/>
                <w:sz w:val="14"/>
                <w:szCs w:val="14"/>
              </w:rPr>
              <w:t>12,2</w:t>
            </w:r>
          </w:p>
        </w:tc>
      </w:tr>
    </w:tbl>
    <w:p w:rsidR="00CA3B44" w:rsidRPr="00F30A2A" w:rsidRDefault="00CA3B44" w:rsidP="00E54420">
      <w:pPr>
        <w:pStyle w:val="a4"/>
        <w:spacing w:before="0"/>
        <w:ind w:left="0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vertAlign w:val="superscript"/>
          <w:lang w:val="en-US"/>
        </w:rPr>
        <w:t>*</w:t>
      </w:r>
      <w:r w:rsidRPr="00F30A2A">
        <w:rPr>
          <w:rFonts w:ascii="Calibri" w:hAnsi="Calibri"/>
          <w:sz w:val="14"/>
          <w:szCs w:val="14"/>
          <w:lang w:val="en-US"/>
        </w:rPr>
        <w:t xml:space="preserve"> </w:t>
      </w:r>
      <w:r w:rsidRPr="00F30A2A">
        <w:rPr>
          <w:rFonts w:ascii="Calibri" w:hAnsi="Calibri"/>
          <w:sz w:val="14"/>
          <w:szCs w:val="14"/>
          <w:lang w:val="kk-KZ"/>
        </w:rPr>
        <w:t xml:space="preserve">According to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Republic </w:t>
      </w:r>
      <w:r w:rsidRPr="00F30A2A">
        <w:rPr>
          <w:rFonts w:ascii="Calibri" w:hAnsi="Calibri"/>
          <w:sz w:val="14"/>
          <w:szCs w:val="14"/>
          <w:lang w:val="en-US"/>
        </w:rPr>
        <w:t xml:space="preserve">of </w:t>
      </w:r>
      <w:r w:rsidRPr="00F30A2A">
        <w:rPr>
          <w:rFonts w:ascii="Calibri" w:hAnsi="Calibri"/>
          <w:sz w:val="14"/>
          <w:szCs w:val="14"/>
          <w:lang w:val="kk-KZ"/>
        </w:rPr>
        <w:t>Kazakhstan</w:t>
      </w:r>
      <w:r w:rsidRPr="00F30A2A">
        <w:rPr>
          <w:rFonts w:ascii="Calibri" w:hAnsi="Calibri"/>
          <w:sz w:val="14"/>
          <w:szCs w:val="14"/>
          <w:lang w:val="en-US"/>
        </w:rPr>
        <w:t>.</w:t>
      </w:r>
    </w:p>
    <w:p w:rsidR="00CA3B44" w:rsidRPr="00CA3B44" w:rsidRDefault="00CA3B44" w:rsidP="00CA3B44">
      <w:pPr>
        <w:pStyle w:val="ab"/>
        <w:tabs>
          <w:tab w:val="left" w:pos="5670"/>
        </w:tabs>
        <w:ind w:left="1080"/>
        <w:rPr>
          <w:rFonts w:ascii="Calibri" w:hAnsi="Calibri"/>
          <w:sz w:val="18"/>
          <w:szCs w:val="18"/>
          <w:vertAlign w:val="superscript"/>
          <w:lang w:val="en-US"/>
        </w:rPr>
      </w:pPr>
      <w:r w:rsidRPr="00F30A2A">
        <w:rPr>
          <w:rFonts w:ascii="Calibri" w:hAnsi="Calibri"/>
          <w:sz w:val="18"/>
          <w:szCs w:val="18"/>
          <w:lang w:val="en-GB"/>
        </w:rPr>
        <w:t>Population deposits</w:t>
      </w:r>
      <w:r w:rsidRPr="00F30A2A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CA3B44" w:rsidRPr="00F30A2A" w:rsidRDefault="00CA3B44" w:rsidP="00CA3B44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F30A2A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F30A2A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F30A2A">
        <w:rPr>
          <w:rFonts w:ascii="Calibri" w:hAnsi="Calibri"/>
          <w:sz w:val="14"/>
          <w:szCs w:val="14"/>
          <w:lang w:val="en-US"/>
        </w:rPr>
        <w:t>t</w:t>
      </w:r>
      <w:r w:rsidRPr="00F30A2A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81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25"/>
        <w:gridCol w:w="699"/>
        <w:gridCol w:w="699"/>
        <w:gridCol w:w="699"/>
        <w:gridCol w:w="699"/>
        <w:gridCol w:w="699"/>
        <w:gridCol w:w="699"/>
        <w:gridCol w:w="643"/>
        <w:gridCol w:w="749"/>
        <w:gridCol w:w="752"/>
        <w:gridCol w:w="746"/>
        <w:gridCol w:w="762"/>
      </w:tblGrid>
      <w:tr w:rsidR="00CA3B44" w:rsidRPr="00F30A2A" w:rsidTr="00B6580F">
        <w:trPr>
          <w:cantSplit/>
          <w:trHeight w:val="8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201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9</w:t>
            </w:r>
          </w:p>
        </w:tc>
      </w:tr>
      <w:tr w:rsidR="00CA3B44" w:rsidRPr="00F30A2A" w:rsidTr="00B6580F">
        <w:trPr>
          <w:cantSplit/>
          <w:trHeight w:val="5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4" w:rsidRPr="00F30A2A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8 524,7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8 437,5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8 450,0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8 470,1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8 507,4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8 567,1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8 611,9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8 640,8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8 710,6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8 803,9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8 883,3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9 170,9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125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2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6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62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125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4 610,7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4 655,3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4 719,3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4 873,4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4 889,3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4 680,2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4 764,1</w:t>
            </w:r>
          </w:p>
        </w:tc>
        <w:tc>
          <w:tcPr>
            <w:tcW w:w="643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4 751,3</w:t>
            </w:r>
          </w:p>
        </w:tc>
        <w:tc>
          <w:tcPr>
            <w:tcW w:w="74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4 878,4</w:t>
            </w:r>
          </w:p>
        </w:tc>
        <w:tc>
          <w:tcPr>
            <w:tcW w:w="752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4 991,7</w:t>
            </w:r>
          </w:p>
        </w:tc>
        <w:tc>
          <w:tcPr>
            <w:tcW w:w="746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5 087,2</w:t>
            </w:r>
          </w:p>
        </w:tc>
        <w:tc>
          <w:tcPr>
            <w:tcW w:w="762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5 381,7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125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3 914,0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3 782,2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3 730,7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3 596,7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3 618,1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3 886,9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3 847,8</w:t>
            </w:r>
          </w:p>
        </w:tc>
        <w:tc>
          <w:tcPr>
            <w:tcW w:w="643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3 889,5</w:t>
            </w:r>
          </w:p>
        </w:tc>
        <w:tc>
          <w:tcPr>
            <w:tcW w:w="74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3 832,2</w:t>
            </w:r>
          </w:p>
        </w:tc>
        <w:tc>
          <w:tcPr>
            <w:tcW w:w="752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3 812,2</w:t>
            </w:r>
          </w:p>
        </w:tc>
        <w:tc>
          <w:tcPr>
            <w:tcW w:w="746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3 796,1</w:t>
            </w:r>
          </w:p>
        </w:tc>
        <w:tc>
          <w:tcPr>
            <w:tcW w:w="762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3 789,2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125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9,5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9,6</w:t>
            </w:r>
          </w:p>
        </w:tc>
        <w:tc>
          <w:tcPr>
            <w:tcW w:w="643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49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52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746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62" w:type="dxa"/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8,8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tcBorders>
              <w:bottom w:val="single" w:sz="4" w:space="0" w:color="auto"/>
            </w:tcBorders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1,5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1,4</w:t>
            </w:r>
          </w:p>
        </w:tc>
      </w:tr>
    </w:tbl>
    <w:p w:rsidR="00CA3B44" w:rsidRPr="00BE6032" w:rsidRDefault="00CA3B44" w:rsidP="00CA3B44">
      <w:pPr>
        <w:pStyle w:val="a6"/>
        <w:spacing w:before="0" w:after="0"/>
        <w:rPr>
          <w:rFonts w:ascii="Calibri" w:hAnsi="Calibri"/>
          <w:sz w:val="14"/>
          <w:szCs w:val="14"/>
        </w:rPr>
      </w:pPr>
      <w:r w:rsidRPr="00BE6032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/>
          <w:sz w:val="14"/>
          <w:szCs w:val="14"/>
        </w:rPr>
        <w:t xml:space="preserve">                                                         </w:t>
      </w:r>
      <w:r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t</w:t>
        </w:r>
      </w:smartTag>
      <w:r w:rsidRPr="00BE6032">
        <w:rPr>
          <w:rFonts w:ascii="Calibri" w:hAnsi="Calibri"/>
          <w:sz w:val="14"/>
          <w:szCs w:val="14"/>
        </w:rPr>
        <w:t>i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r w:rsidRPr="00BE6032">
        <w:rPr>
          <w:rFonts w:ascii="Calibri" w:hAnsi="Calibri"/>
          <w:sz w:val="14"/>
          <w:szCs w:val="14"/>
        </w:rPr>
        <w:t>u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e</w:t>
        </w:r>
      </w:smartTag>
      <w:r w:rsidRPr="00BE6032">
        <w:rPr>
          <w:rFonts w:ascii="Calibri" w:hAnsi="Calibri"/>
          <w:sz w:val="14"/>
          <w:szCs w:val="14"/>
        </w:rPr>
        <w:t>d</w:t>
      </w:r>
    </w:p>
    <w:tbl>
      <w:tblPr>
        <w:tblW w:w="10821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417"/>
        <w:gridCol w:w="1276"/>
        <w:gridCol w:w="1418"/>
        <w:gridCol w:w="1241"/>
        <w:gridCol w:w="1262"/>
        <w:gridCol w:w="1182"/>
        <w:gridCol w:w="1181"/>
      </w:tblGrid>
      <w:tr w:rsidR="00CA3B44" w:rsidRPr="00F30A2A" w:rsidTr="00B6580F">
        <w:trPr>
          <w:cantSplit/>
          <w:trHeight w:val="13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CA3B44" w:rsidRPr="00F30A2A" w:rsidTr="00B6580F">
        <w:trPr>
          <w:cantSplit/>
          <w:trHeight w:val="90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4" w:rsidRPr="00F30A2A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9 982,6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844" w:type="dxa"/>
            <w:vAlign w:val="bottom"/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417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418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41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62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82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81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CA3B44" w:rsidRPr="00F30A2A" w:rsidTr="00B6580F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844" w:type="dxa"/>
            <w:vAlign w:val="bottom"/>
          </w:tcPr>
          <w:p w:rsidR="00CA3B44" w:rsidRPr="00F30A2A" w:rsidRDefault="00CA3B44" w:rsidP="00B6580F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417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1276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1418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1241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1262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1182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1181" w:type="dxa"/>
            <w:vAlign w:val="bottom"/>
          </w:tcPr>
          <w:p w:rsidR="00CA3B44" w:rsidRPr="00F86813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F86813">
              <w:rPr>
                <w:rFonts w:ascii="Calibri" w:hAnsi="Calibri"/>
                <w:sz w:val="14"/>
                <w:szCs w:val="14"/>
              </w:rPr>
              <w:t>5 894,7</w:t>
            </w:r>
          </w:p>
        </w:tc>
      </w:tr>
      <w:tr w:rsidR="00CA3B44" w:rsidRPr="000115B2" w:rsidTr="00B6580F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844" w:type="dxa"/>
          </w:tcPr>
          <w:p w:rsidR="00CA3B44" w:rsidRPr="000115B2" w:rsidRDefault="00CA3B44" w:rsidP="00B6580F">
            <w:pPr>
              <w:pStyle w:val="a9"/>
              <w:ind w:right="-30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417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3 776,2</w:t>
            </w:r>
          </w:p>
        </w:tc>
        <w:tc>
          <w:tcPr>
            <w:tcW w:w="1276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3 952,1</w:t>
            </w:r>
          </w:p>
        </w:tc>
        <w:tc>
          <w:tcPr>
            <w:tcW w:w="1418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4 577,9</w:t>
            </w:r>
          </w:p>
        </w:tc>
        <w:tc>
          <w:tcPr>
            <w:tcW w:w="1241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4 247,8</w:t>
            </w:r>
          </w:p>
        </w:tc>
        <w:tc>
          <w:tcPr>
            <w:tcW w:w="1262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4 081,1</w:t>
            </w:r>
          </w:p>
        </w:tc>
        <w:tc>
          <w:tcPr>
            <w:tcW w:w="1182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3 980,8</w:t>
            </w:r>
          </w:p>
        </w:tc>
        <w:tc>
          <w:tcPr>
            <w:tcW w:w="1181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4 087,9</w:t>
            </w:r>
          </w:p>
        </w:tc>
      </w:tr>
      <w:tr w:rsidR="00CA3B44" w:rsidRPr="000115B2" w:rsidTr="00B6580F">
        <w:tblPrEx>
          <w:tblCellMar>
            <w:left w:w="30" w:type="dxa"/>
            <w:right w:w="30" w:type="dxa"/>
          </w:tblCellMar>
        </w:tblPrEx>
        <w:trPr>
          <w:cantSplit/>
          <w:trHeight w:val="171"/>
        </w:trPr>
        <w:tc>
          <w:tcPr>
            <w:tcW w:w="1844" w:type="dxa"/>
          </w:tcPr>
          <w:p w:rsidR="00CA3B44" w:rsidRPr="000115B2" w:rsidRDefault="00CA3B44" w:rsidP="00B6580F">
            <w:pPr>
              <w:pStyle w:val="a9"/>
              <w:ind w:right="-30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  <w:lang w:val="en-GB"/>
              </w:rPr>
              <w:t>Fee rates on deposits in national currency</w:t>
            </w:r>
            <w:r w:rsidRPr="000115B2">
              <w:rPr>
                <w:rFonts w:ascii="Calibri" w:hAnsi="Calibri"/>
                <w:b/>
                <w:sz w:val="14"/>
                <w:szCs w:val="14"/>
                <w:vertAlign w:val="superscript"/>
                <w:lang w:val="kk-KZ"/>
              </w:rPr>
              <w:t>3)</w:t>
            </w:r>
            <w:r w:rsidRPr="000115B2">
              <w:rPr>
                <w:rFonts w:ascii="Calibri" w:hAnsi="Calibri"/>
                <w:b/>
                <w:sz w:val="14"/>
                <w:szCs w:val="14"/>
                <w:lang w:val="en-GB"/>
              </w:rPr>
              <w:t>, %</w:t>
            </w:r>
          </w:p>
        </w:tc>
        <w:tc>
          <w:tcPr>
            <w:tcW w:w="1417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9,2</w:t>
            </w:r>
          </w:p>
        </w:tc>
        <w:tc>
          <w:tcPr>
            <w:tcW w:w="1276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8,8</w:t>
            </w:r>
          </w:p>
        </w:tc>
        <w:tc>
          <w:tcPr>
            <w:tcW w:w="1418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9,0</w:t>
            </w:r>
          </w:p>
        </w:tc>
        <w:tc>
          <w:tcPr>
            <w:tcW w:w="1241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9,9</w:t>
            </w:r>
          </w:p>
        </w:tc>
        <w:tc>
          <w:tcPr>
            <w:tcW w:w="1262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10,2</w:t>
            </w:r>
          </w:p>
        </w:tc>
        <w:tc>
          <w:tcPr>
            <w:tcW w:w="1182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9,8</w:t>
            </w:r>
          </w:p>
        </w:tc>
        <w:tc>
          <w:tcPr>
            <w:tcW w:w="1181" w:type="dxa"/>
            <w:vAlign w:val="bottom"/>
          </w:tcPr>
          <w:p w:rsidR="00CA3B44" w:rsidRPr="000115B2" w:rsidRDefault="00CA3B44" w:rsidP="00CA3B44">
            <w:pPr>
              <w:pStyle w:val="a7"/>
              <w:ind w:left="-170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9,9</w:t>
            </w:r>
          </w:p>
        </w:tc>
      </w:tr>
      <w:tr w:rsidR="00CA3B44" w:rsidRPr="000115B2" w:rsidTr="00B6580F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844" w:type="dxa"/>
            <w:tcBorders>
              <w:bottom w:val="single" w:sz="4" w:space="0" w:color="auto"/>
            </w:tcBorders>
          </w:tcPr>
          <w:p w:rsidR="00CA3B44" w:rsidRPr="000115B2" w:rsidRDefault="00CA3B44" w:rsidP="00B6580F">
            <w:pPr>
              <w:pStyle w:val="a9"/>
              <w:ind w:right="-30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  <w:lang w:val="en-GB"/>
              </w:rPr>
              <w:t>Fee rates on deposits in foreign currency</w:t>
            </w:r>
            <w:r w:rsidRPr="000115B2">
              <w:rPr>
                <w:rFonts w:ascii="Calibri" w:hAnsi="Calibri"/>
                <w:b/>
                <w:sz w:val="14"/>
                <w:szCs w:val="14"/>
                <w:vertAlign w:val="superscript"/>
                <w:lang w:val="kk-KZ"/>
              </w:rPr>
              <w:t>3)</w:t>
            </w:r>
            <w:r w:rsidRPr="000115B2">
              <w:rPr>
                <w:rFonts w:ascii="Calibri" w:hAnsi="Calibri"/>
                <w:b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3B44" w:rsidRPr="000115B2" w:rsidRDefault="00CA3B44" w:rsidP="00B6580F">
            <w:pPr>
              <w:pStyle w:val="a7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1,3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A3B44" w:rsidRPr="000115B2" w:rsidRDefault="00CA3B44" w:rsidP="00B6580F">
            <w:pPr>
              <w:pStyle w:val="a7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1,3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A3B44" w:rsidRPr="000115B2" w:rsidRDefault="00CA3B44" w:rsidP="00B6580F">
            <w:pPr>
              <w:pStyle w:val="a7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1,1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CA3B44" w:rsidRPr="000115B2" w:rsidRDefault="00CA3B44" w:rsidP="00B6580F">
            <w:pPr>
              <w:pStyle w:val="a7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1,2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CA3B44" w:rsidRPr="000115B2" w:rsidRDefault="00CA3B44" w:rsidP="00B6580F">
            <w:pPr>
              <w:pStyle w:val="a7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1,1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CA3B44" w:rsidRPr="000115B2" w:rsidRDefault="00CA3B44" w:rsidP="00B6580F">
            <w:pPr>
              <w:pStyle w:val="a7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1,2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CA3B44" w:rsidRPr="000115B2" w:rsidRDefault="00CA3B44" w:rsidP="00B6580F">
            <w:pPr>
              <w:pStyle w:val="a7"/>
              <w:jc w:val="right"/>
              <w:rPr>
                <w:rFonts w:ascii="Calibri" w:hAnsi="Calibri"/>
                <w:b/>
                <w:sz w:val="14"/>
                <w:szCs w:val="14"/>
              </w:rPr>
            </w:pPr>
            <w:r w:rsidRPr="000115B2">
              <w:rPr>
                <w:rFonts w:ascii="Calibri" w:hAnsi="Calibri"/>
                <w:b/>
                <w:sz w:val="14"/>
                <w:szCs w:val="14"/>
              </w:rPr>
              <w:t>1,1</w:t>
            </w:r>
          </w:p>
        </w:tc>
      </w:tr>
    </w:tbl>
    <w:p w:rsidR="00CA3B44" w:rsidRPr="000115B2" w:rsidRDefault="00CA3B44" w:rsidP="003A0708">
      <w:pPr>
        <w:pStyle w:val="afd"/>
        <w:ind w:firstLine="0"/>
        <w:rPr>
          <w:b/>
          <w:i/>
          <w:color w:val="000000"/>
          <w:sz w:val="14"/>
          <w:szCs w:val="14"/>
          <w:lang w:val="en-GB"/>
        </w:rPr>
      </w:pPr>
      <w:r w:rsidRPr="000115B2">
        <w:rPr>
          <w:b/>
          <w:i/>
          <w:color w:val="000000"/>
          <w:sz w:val="14"/>
          <w:szCs w:val="14"/>
          <w:vertAlign w:val="superscript"/>
          <w:lang w:val="kk-KZ"/>
        </w:rPr>
        <w:t>1)</w:t>
      </w:r>
      <w:r w:rsidRPr="000115B2">
        <w:rPr>
          <w:b/>
          <w:i/>
          <w:color w:val="000000"/>
          <w:sz w:val="14"/>
          <w:szCs w:val="14"/>
          <w:lang w:val="kk-KZ"/>
        </w:rPr>
        <w:t xml:space="preserve"> According to </w:t>
      </w:r>
      <w:r w:rsidRPr="000115B2">
        <w:rPr>
          <w:b/>
          <w:i/>
          <w:color w:val="000000"/>
          <w:sz w:val="14"/>
          <w:szCs w:val="14"/>
          <w:lang w:val="en-US"/>
        </w:rPr>
        <w:t xml:space="preserve">the </w:t>
      </w:r>
      <w:r w:rsidRPr="000115B2">
        <w:rPr>
          <w:b/>
          <w:i/>
          <w:color w:val="000000"/>
          <w:sz w:val="14"/>
          <w:szCs w:val="14"/>
          <w:lang w:val="kk-KZ"/>
        </w:rPr>
        <w:t xml:space="preserve">National Bank of </w:t>
      </w:r>
      <w:r w:rsidRPr="000115B2">
        <w:rPr>
          <w:b/>
          <w:i/>
          <w:color w:val="000000"/>
          <w:sz w:val="14"/>
          <w:szCs w:val="14"/>
          <w:lang w:val="en-US"/>
        </w:rPr>
        <w:t xml:space="preserve">the </w:t>
      </w:r>
      <w:r w:rsidRPr="000115B2">
        <w:rPr>
          <w:b/>
          <w:i/>
          <w:color w:val="000000"/>
          <w:sz w:val="14"/>
          <w:szCs w:val="14"/>
          <w:lang w:val="kk-KZ"/>
        </w:rPr>
        <w:t xml:space="preserve">Republic </w:t>
      </w:r>
      <w:r w:rsidRPr="000115B2">
        <w:rPr>
          <w:b/>
          <w:i/>
          <w:color w:val="000000"/>
          <w:sz w:val="14"/>
          <w:szCs w:val="14"/>
          <w:lang w:val="en-US"/>
        </w:rPr>
        <w:t xml:space="preserve">of </w:t>
      </w:r>
      <w:r w:rsidRPr="000115B2">
        <w:rPr>
          <w:b/>
          <w:i/>
          <w:color w:val="000000"/>
          <w:sz w:val="14"/>
          <w:szCs w:val="14"/>
          <w:lang w:val="kk-KZ"/>
        </w:rPr>
        <w:t>Kazakhstan</w:t>
      </w:r>
      <w:r w:rsidRPr="000115B2">
        <w:rPr>
          <w:b/>
          <w:i/>
          <w:color w:val="000000"/>
          <w:sz w:val="14"/>
          <w:szCs w:val="14"/>
          <w:lang w:val="en-GB"/>
        </w:rPr>
        <w:t>.</w:t>
      </w:r>
    </w:p>
    <w:p w:rsidR="00CA3B44" w:rsidRPr="000115B2" w:rsidRDefault="00CA3B44" w:rsidP="003A0708">
      <w:pPr>
        <w:pStyle w:val="afd"/>
        <w:ind w:firstLine="0"/>
        <w:rPr>
          <w:b/>
          <w:i/>
          <w:color w:val="000000"/>
          <w:sz w:val="14"/>
          <w:szCs w:val="14"/>
          <w:lang w:val="en-GB"/>
        </w:rPr>
      </w:pPr>
      <w:r w:rsidRPr="000115B2">
        <w:rPr>
          <w:b/>
          <w:i/>
          <w:color w:val="000000"/>
          <w:sz w:val="14"/>
          <w:szCs w:val="14"/>
          <w:vertAlign w:val="superscript"/>
          <w:lang w:val="kk-KZ"/>
        </w:rPr>
        <w:t>2)</w:t>
      </w:r>
      <w:r w:rsidRPr="000115B2">
        <w:rPr>
          <w:b/>
          <w:i/>
          <w:color w:val="000000"/>
          <w:sz w:val="14"/>
          <w:szCs w:val="14"/>
          <w:lang w:val="en-GB"/>
        </w:rPr>
        <w:t xml:space="preserve"> </w:t>
      </w:r>
      <w:r w:rsidRPr="000115B2">
        <w:rPr>
          <w:b/>
          <w:i/>
          <w:color w:val="000000"/>
          <w:sz w:val="14"/>
          <w:szCs w:val="14"/>
          <w:lang w:val="kk-KZ"/>
        </w:rPr>
        <w:t>Without accounts of non-residents.</w:t>
      </w:r>
      <w:r w:rsidRPr="000115B2">
        <w:rPr>
          <w:b/>
          <w:i/>
          <w:color w:val="000000"/>
          <w:sz w:val="14"/>
          <w:szCs w:val="14"/>
          <w:lang w:val="en-GB"/>
        </w:rPr>
        <w:t xml:space="preserve"> </w:t>
      </w:r>
    </w:p>
    <w:p w:rsidR="00CA3B44" w:rsidRPr="000115B2" w:rsidRDefault="00CA3B44" w:rsidP="003A0708">
      <w:pPr>
        <w:pStyle w:val="afd"/>
        <w:ind w:firstLine="0"/>
        <w:rPr>
          <w:b/>
          <w:i/>
          <w:color w:val="000000"/>
          <w:sz w:val="14"/>
          <w:szCs w:val="14"/>
          <w:lang w:val="en-US"/>
        </w:rPr>
      </w:pPr>
      <w:r w:rsidRPr="000115B2">
        <w:rPr>
          <w:b/>
          <w:i/>
          <w:color w:val="000000"/>
          <w:sz w:val="14"/>
          <w:szCs w:val="14"/>
          <w:vertAlign w:val="superscript"/>
          <w:lang w:val="kk-KZ"/>
        </w:rPr>
        <w:t>3)</w:t>
      </w:r>
      <w:r w:rsidRPr="000115B2">
        <w:rPr>
          <w:b/>
          <w:i/>
          <w:color w:val="000000"/>
          <w:sz w:val="14"/>
          <w:szCs w:val="14"/>
          <w:lang w:val="en-GB"/>
        </w:rPr>
        <w:t xml:space="preserve"> Weighted .</w:t>
      </w:r>
    </w:p>
    <w:p w:rsidR="00CA3B44" w:rsidRPr="008F368B" w:rsidRDefault="00CA3B44" w:rsidP="00CA3B44">
      <w:pPr>
        <w:pStyle w:val="a4"/>
        <w:ind w:left="284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8F368B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8F368B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:rsidR="00CA3B44" w:rsidRPr="008F368B" w:rsidRDefault="00CA3B44" w:rsidP="00CA3B44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8F368B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8F368B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8F368B">
        <w:rPr>
          <w:rFonts w:ascii="Calibri" w:hAnsi="Calibri"/>
          <w:sz w:val="14"/>
          <w:szCs w:val="14"/>
          <w:lang w:val="en-US"/>
        </w:rPr>
        <w:t>t</w:t>
      </w:r>
      <w:r w:rsidRPr="008F368B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709"/>
        <w:gridCol w:w="792"/>
        <w:gridCol w:w="702"/>
        <w:gridCol w:w="702"/>
        <w:gridCol w:w="701"/>
        <w:gridCol w:w="702"/>
        <w:gridCol w:w="702"/>
        <w:gridCol w:w="749"/>
        <w:gridCol w:w="750"/>
        <w:gridCol w:w="720"/>
      </w:tblGrid>
      <w:tr w:rsidR="00CA3B44" w:rsidRPr="008F368B" w:rsidTr="00B6580F">
        <w:trPr>
          <w:cantSplit/>
          <w:trHeight w:val="11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44" w:rsidRPr="008F368B" w:rsidRDefault="00CA3B44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201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9</w:t>
            </w:r>
          </w:p>
        </w:tc>
      </w:tr>
      <w:tr w:rsidR="00CA3B44" w:rsidRPr="008F368B" w:rsidTr="00B6580F">
        <w:trPr>
          <w:cantSplit/>
          <w:trHeight w:val="155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4" w:rsidRPr="008F368B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8F368B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26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12 470,0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12 489,3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12 473,2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12 566,7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12 760,1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12 906,8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13 053,6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13 224,1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13 395,0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13 501,9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13 667,8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13 864,9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20,6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19,8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19,7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19,6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19,0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18,0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17,6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17,5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17,3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16,6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17,2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16,1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15,9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15,3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14,5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14,6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1 950,2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1 948,9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1 907,0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1 890,1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1 896,0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1 816,2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1 826,1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1 834,1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1 879,0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1 860,3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1 800,6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1 889,9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227,5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228,5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226,1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234,1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238,8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243,8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246,9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250,7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255,1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257,8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256,4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255,1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737,0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735,2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726,0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727,8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718,1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688,5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676,4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679,6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683,3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692,5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690,2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674,6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504,3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501,6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492,4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488,1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496,9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481,4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486,8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506,4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557,8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526,5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525,2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500,5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72,4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66,5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48,5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48,4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137,5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133,2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132,9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138,6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136,2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129,5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128,0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1 674,6</w:t>
            </w:r>
          </w:p>
        </w:tc>
        <w:tc>
          <w:tcPr>
            <w:tcW w:w="85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1 728,4</w:t>
            </w:r>
          </w:p>
        </w:tc>
        <w:tc>
          <w:tcPr>
            <w:tcW w:w="70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1 703,9</w:t>
            </w:r>
          </w:p>
        </w:tc>
        <w:tc>
          <w:tcPr>
            <w:tcW w:w="79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1 699,9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1 697,9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1 742,7</w:t>
            </w:r>
          </w:p>
        </w:tc>
        <w:tc>
          <w:tcPr>
            <w:tcW w:w="701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1 704,2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1 704,9</w:t>
            </w:r>
          </w:p>
        </w:tc>
        <w:tc>
          <w:tcPr>
            <w:tcW w:w="702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1 684,9</w:t>
            </w:r>
          </w:p>
        </w:tc>
        <w:tc>
          <w:tcPr>
            <w:tcW w:w="749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1 647,5</w:t>
            </w:r>
          </w:p>
        </w:tc>
        <w:tc>
          <w:tcPr>
            <w:tcW w:w="75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1 705,6</w:t>
            </w:r>
          </w:p>
        </w:tc>
        <w:tc>
          <w:tcPr>
            <w:tcW w:w="72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1 743,4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7 304,0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7 280,2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7 369,3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7 478,3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7 574,9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7 801,0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7 980,3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8 109,8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8 198,7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8 387,8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8 562,1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8 673,4</w:t>
            </w:r>
          </w:p>
        </w:tc>
      </w:tr>
    </w:tbl>
    <w:p w:rsidR="00CA3B44" w:rsidRPr="00BE6032" w:rsidRDefault="00CA3B44" w:rsidP="00CA3B44">
      <w:pPr>
        <w:pStyle w:val="a6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t</w:t>
        </w:r>
      </w:smartTag>
      <w:r w:rsidRPr="00BE6032">
        <w:rPr>
          <w:rFonts w:ascii="Calibri" w:hAnsi="Calibri"/>
          <w:sz w:val="14"/>
          <w:szCs w:val="14"/>
        </w:rPr>
        <w:t>i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n</w:t>
        </w:r>
      </w:smartTag>
      <w:r w:rsidRPr="00BE6032">
        <w:rPr>
          <w:rFonts w:ascii="Calibri" w:hAnsi="Calibri"/>
          <w:sz w:val="14"/>
          <w:szCs w:val="14"/>
        </w:rPr>
        <w:t>u</w:t>
      </w:r>
      <w:smartTag w:uri="urn:schemas-microsoft-com:office:smarttags" w:element="PersonName">
        <w:r w:rsidRPr="00BE6032">
          <w:rPr>
            <w:rFonts w:ascii="Calibri" w:hAnsi="Calibri"/>
            <w:sz w:val="14"/>
            <w:szCs w:val="14"/>
          </w:rPr>
          <w:t>e</w:t>
        </w:r>
      </w:smartTag>
      <w:r w:rsidRPr="00BE6032">
        <w:rPr>
          <w:rFonts w:ascii="Calibri" w:hAnsi="Calibri"/>
          <w:sz w:val="14"/>
          <w:szCs w:val="14"/>
        </w:rPr>
        <w:t>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276"/>
        <w:gridCol w:w="1275"/>
        <w:gridCol w:w="1418"/>
        <w:gridCol w:w="1276"/>
        <w:gridCol w:w="1275"/>
        <w:gridCol w:w="1170"/>
        <w:gridCol w:w="106"/>
        <w:gridCol w:w="1134"/>
      </w:tblGrid>
      <w:tr w:rsidR="00CA3B44" w:rsidRPr="008F368B" w:rsidTr="00B6580F">
        <w:trPr>
          <w:cantSplit/>
          <w:trHeight w:val="9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44" w:rsidRPr="008F368B" w:rsidRDefault="00CA3B44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CA3B44" w:rsidRPr="008F368B" w:rsidTr="00B6580F">
        <w:trPr>
          <w:cantSplit/>
          <w:trHeight w:val="112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44" w:rsidRPr="008F368B" w:rsidRDefault="00CA3B44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F30A2A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8F368B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44" w:rsidRPr="008F368B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44" w:rsidRPr="00932CB6" w:rsidRDefault="00CA3B44" w:rsidP="00B6580F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295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13 932,0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109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15,7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148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14,2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1 871,5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280,7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694,8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502,1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148,5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1418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1276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1275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1170" w:type="dxa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1240" w:type="dxa"/>
            <w:gridSpan w:val="2"/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1 653,5</w:t>
            </w:r>
          </w:p>
        </w:tc>
      </w:tr>
      <w:tr w:rsidR="00CA3B44" w:rsidRPr="008F368B" w:rsidTr="00B6580F">
        <w:tblPrEx>
          <w:tblCellMar>
            <w:left w:w="30" w:type="dxa"/>
            <w:right w:w="30" w:type="dxa"/>
          </w:tblCellMar>
        </w:tblPrEx>
        <w:trPr>
          <w:cantSplit/>
          <w:trHeight w:val="148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CA3B44" w:rsidRPr="008F368B" w:rsidRDefault="00CA3B44" w:rsidP="00B6580F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:rsidR="00CA3B44" w:rsidRPr="0076665C" w:rsidRDefault="00CA3B44" w:rsidP="00B6580F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76665C">
              <w:rPr>
                <w:rFonts w:ascii="Calibri" w:hAnsi="Calibri"/>
                <w:sz w:val="14"/>
                <w:szCs w:val="14"/>
              </w:rPr>
              <w:t>8 780,9</w:t>
            </w:r>
          </w:p>
        </w:tc>
      </w:tr>
    </w:tbl>
    <w:p w:rsidR="00CA3B44" w:rsidRPr="008F368B" w:rsidRDefault="00CA3B44" w:rsidP="003A0708">
      <w:pPr>
        <w:pStyle w:val="a4"/>
        <w:spacing w:before="0"/>
        <w:ind w:left="-284"/>
        <w:rPr>
          <w:rFonts w:ascii="Calibri" w:hAnsi="Calibri"/>
          <w:sz w:val="14"/>
          <w:szCs w:val="14"/>
          <w:lang w:val="en-GB"/>
        </w:rPr>
      </w:pPr>
      <w:r w:rsidRPr="008F368B">
        <w:rPr>
          <w:rFonts w:ascii="Calibri" w:hAnsi="Calibri"/>
          <w:sz w:val="14"/>
          <w:szCs w:val="14"/>
          <w:vertAlign w:val="superscript"/>
          <w:lang w:val="en-US"/>
        </w:rPr>
        <w:t xml:space="preserve">* </w:t>
      </w:r>
      <w:r w:rsidRPr="008F368B">
        <w:rPr>
          <w:rFonts w:ascii="Calibri" w:hAnsi="Calibri"/>
          <w:sz w:val="14"/>
          <w:szCs w:val="14"/>
          <w:lang w:val="kk-KZ"/>
        </w:rPr>
        <w:t xml:space="preserve">According to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Republic </w:t>
      </w:r>
      <w:r w:rsidRPr="008F368B">
        <w:rPr>
          <w:rFonts w:ascii="Calibri" w:hAnsi="Calibri"/>
          <w:sz w:val="14"/>
          <w:szCs w:val="14"/>
          <w:lang w:val="en-US"/>
        </w:rPr>
        <w:t xml:space="preserve">of </w:t>
      </w:r>
      <w:r w:rsidRPr="008F368B">
        <w:rPr>
          <w:rFonts w:ascii="Calibri" w:hAnsi="Calibri"/>
          <w:sz w:val="14"/>
          <w:szCs w:val="14"/>
          <w:lang w:val="kk-KZ"/>
        </w:rPr>
        <w:t>Kazakhstan</w:t>
      </w:r>
      <w:r w:rsidRPr="008F368B">
        <w:rPr>
          <w:rFonts w:ascii="Calibri" w:hAnsi="Calibri"/>
          <w:sz w:val="14"/>
          <w:szCs w:val="14"/>
          <w:lang w:val="en-GB"/>
        </w:rPr>
        <w:t>.</w:t>
      </w:r>
    </w:p>
    <w:p w:rsidR="00A93CC3" w:rsidRPr="002E1525" w:rsidRDefault="00A93CC3" w:rsidP="00E20BBF">
      <w:pPr>
        <w:pStyle w:val="ab"/>
        <w:spacing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2E1525">
        <w:rPr>
          <w:rFonts w:asciiTheme="minorHAnsi" w:hAnsiTheme="minorHAnsi"/>
          <w:sz w:val="20"/>
          <w:lang w:val="en-US"/>
        </w:rPr>
        <w:lastRenderedPageBreak/>
        <w:t>Financial and economic activities of enterprises</w:t>
      </w:r>
    </w:p>
    <w:p w:rsidR="00BF0854" w:rsidRPr="002E1525" w:rsidRDefault="00BF0854" w:rsidP="00BF0854">
      <w:pPr>
        <w:pStyle w:val="ab"/>
        <w:spacing w:before="0"/>
        <w:rPr>
          <w:rFonts w:asciiTheme="minorHAnsi" w:hAnsiTheme="minorHAnsi" w:cs="Arial"/>
          <w:sz w:val="18"/>
          <w:szCs w:val="18"/>
          <w:lang w:val="en-US"/>
        </w:rPr>
      </w:pPr>
      <w:r w:rsidRPr="002E1525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:rsidR="00785765" w:rsidRPr="002E1525" w:rsidRDefault="00785765" w:rsidP="00785765">
      <w:pPr>
        <w:ind w:left="8505" w:right="-284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2E1525">
        <w:rPr>
          <w:rFonts w:asciiTheme="minorHAnsi" w:hAnsiTheme="minorHAnsi"/>
          <w:sz w:val="14"/>
          <w:szCs w:val="14"/>
          <w:lang w:val="en-US"/>
        </w:rPr>
        <w:t>million</w:t>
      </w:r>
      <w:proofErr w:type="gramEnd"/>
      <w:r w:rsidRPr="002E1525">
        <w:rPr>
          <w:rFonts w:asciiTheme="minorHAnsi" w:hAnsiTheme="minorHAnsi"/>
          <w:sz w:val="14"/>
          <w:szCs w:val="14"/>
          <w:lang w:val="en-US"/>
        </w:rPr>
        <w:t xml:space="preserve">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785765" w:rsidRPr="002E1525" w:rsidTr="00B6580F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765" w:rsidRPr="002E1525" w:rsidRDefault="00785765" w:rsidP="00B6580F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765" w:rsidRPr="002E1525" w:rsidRDefault="00785765" w:rsidP="00B6580F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765" w:rsidRPr="002E1525" w:rsidRDefault="00785765" w:rsidP="00B6580F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Profit (loss) before the taxation,</w:t>
            </w:r>
          </w:p>
          <w:p w:rsidR="00785765" w:rsidRPr="002E1525" w:rsidRDefault="00785765" w:rsidP="00B6580F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765" w:rsidRPr="002E1525" w:rsidRDefault="00785765" w:rsidP="00B6580F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liabilities,</w:t>
            </w:r>
          </w:p>
          <w:p w:rsidR="00785765" w:rsidRPr="002E1525" w:rsidRDefault="00785765" w:rsidP="00B6580F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million tenge</w:t>
            </w:r>
            <w:r w:rsidRPr="002E1525">
              <w:rPr>
                <w:rFonts w:asciiTheme="minorHAnsi" w:hAnsiTheme="minorHAnsi"/>
                <w:sz w:val="14"/>
                <w:vertAlign w:val="superscript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765" w:rsidRPr="002E1525" w:rsidRDefault="00785765" w:rsidP="00B6580F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2E1525">
              <w:rPr>
                <w:rFonts w:asciiTheme="minorHAnsi" w:hAnsiTheme="minorHAnsi"/>
                <w:sz w:val="14"/>
                <w:vertAlign w:val="superscript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765" w:rsidRPr="002E1525" w:rsidRDefault="00785765" w:rsidP="00B6580F">
            <w:pPr>
              <w:pStyle w:val="a9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2E1525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payable, m</w:t>
            </w: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2E152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t</w:t>
            </w:r>
            <w:r w:rsidRPr="002E1525">
              <w:rPr>
                <w:rFonts w:asciiTheme="minorHAnsi" w:hAnsiTheme="minorHAnsi" w:cs="Arial"/>
                <w:sz w:val="14"/>
                <w:szCs w:val="14"/>
                <w:lang w:val="kk-KZ"/>
              </w:rPr>
              <w:t>enge</w:t>
            </w:r>
            <w:r w:rsidRPr="002E152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765" w:rsidRPr="002E1525" w:rsidRDefault="00785765" w:rsidP="00B6580F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</w:t>
            </w:r>
            <w:r w:rsidRPr="002E1525">
              <w:rPr>
                <w:rFonts w:asciiTheme="minorHAnsi" w:hAnsiTheme="minorHAnsi"/>
                <w:sz w:val="14"/>
                <w:vertAlign w:val="superscript"/>
                <w:lang w:val="en-US"/>
              </w:rPr>
              <w:t>*</w:t>
            </w:r>
          </w:p>
        </w:tc>
      </w:tr>
      <w:tr w:rsidR="00785765" w:rsidRPr="002E1525" w:rsidTr="00B6580F">
        <w:trPr>
          <w:trHeight w:val="3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201</w:t>
            </w:r>
            <w:r w:rsidRPr="002E1525">
              <w:rPr>
                <w:rFonts w:asciiTheme="minorHAnsi" w:hAnsiTheme="minorHAnsi" w:cs="Arial"/>
                <w:sz w:val="14"/>
                <w:szCs w:val="14"/>
                <w:lang w:val="kk-KZ"/>
              </w:rPr>
              <w:t>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snapToGrid w:val="0"/>
              <w:rPr>
                <w:rFonts w:asciiTheme="minorHAnsi" w:hAnsiTheme="minorHAnsi" w:cs="Arial"/>
                <w:color w:val="auto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snapToGrid w:val="0"/>
              <w:ind w:firstLine="51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snapToGrid w:val="0"/>
              <w:ind w:firstLine="57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snapToGrid w:val="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snapToGrid w:val="0"/>
              <w:ind w:firstLine="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snapToGrid w:val="0"/>
              <w:rPr>
                <w:rFonts w:asciiTheme="minorHAnsi" w:hAnsiTheme="minorHAnsi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785765" w:rsidRPr="002E1525" w:rsidTr="00B6580F">
        <w:trPr>
          <w:trHeight w:val="4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ind w:firstLine="51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</w:rPr>
              <w:t>2 8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05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ind w:firstLine="5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50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</w:rPr>
              <w:t> 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356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186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2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d"/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2E1525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822</w:t>
            </w:r>
            <w:r w:rsidRPr="002E1525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235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 </w:t>
            </w: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810</w:t>
            </w:r>
          </w:p>
        </w:tc>
      </w:tr>
      <w:tr w:rsidR="00785765" w:rsidRPr="002E1525" w:rsidTr="00B6580F">
        <w:trPr>
          <w:trHeight w:val="4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51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</w:rPr>
              <w:t>3 301 250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254 825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hanging="3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785765" w:rsidRPr="002E1525" w:rsidTr="00B6580F">
        <w:trPr>
          <w:trHeight w:val="4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51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hanging="3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785765" w:rsidRPr="002E1525" w:rsidTr="00785765">
        <w:trPr>
          <w:trHeight w:val="4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51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217 358                                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85765" w:rsidRPr="002E1525" w:rsidRDefault="00785765" w:rsidP="00B6580F">
            <w:pPr>
              <w:ind w:hanging="3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>196 835</w:t>
            </w:r>
          </w:p>
        </w:tc>
      </w:tr>
      <w:tr w:rsidR="00785765" w:rsidRPr="002E1525" w:rsidTr="00B6580F">
        <w:trPr>
          <w:trHeight w:val="47"/>
        </w:trPr>
        <w:tc>
          <w:tcPr>
            <w:tcW w:w="169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A027CC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rPr>
                <w:rFonts w:asciiTheme="minorHAnsi" w:hAnsiTheme="minorHAnsi" w:cs="Calibri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85765" w:rsidRPr="002E1525" w:rsidRDefault="00785765" w:rsidP="00A027CC">
            <w:pPr>
              <w:pStyle w:val="afd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85765" w:rsidRPr="002E1525" w:rsidRDefault="00785765" w:rsidP="00785765">
            <w:pPr>
              <w:pStyle w:val="af0"/>
              <w:jc w:val="both"/>
              <w:rPr>
                <w:rFonts w:asciiTheme="minorHAnsi" w:hAnsiTheme="minorHAnsi" w:cs="Calibri"/>
                <w:color w:val="auto"/>
                <w:sz w:val="14"/>
                <w:szCs w:val="14"/>
              </w:rPr>
            </w:pPr>
          </w:p>
        </w:tc>
      </w:tr>
      <w:tr w:rsidR="00785765" w:rsidRPr="002E1525" w:rsidTr="00B6580F">
        <w:trPr>
          <w:trHeight w:val="47"/>
        </w:trPr>
        <w:tc>
          <w:tcPr>
            <w:tcW w:w="169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9"/>
              <w:snapToGrid w:val="0"/>
              <w:contextualSpacing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2E152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ind w:left="-22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ind w:left="-22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ind w:left="-22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ind w:left="-22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5765" w:rsidRPr="002E1525" w:rsidRDefault="00785765" w:rsidP="00B6580F">
            <w:pPr>
              <w:pStyle w:val="afd"/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785765" w:rsidRPr="002E1525" w:rsidRDefault="00785765" w:rsidP="00B6580F">
            <w:pPr>
              <w:pStyle w:val="af0"/>
              <w:ind w:left="-227"/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</w:pPr>
            <w:r w:rsidRPr="002E1525">
              <w:rPr>
                <w:rFonts w:asciiTheme="minorHAnsi" w:hAnsiTheme="minorHAnsi" w:cs="Calibri"/>
                <w:color w:val="auto"/>
                <w:sz w:val="14"/>
                <w:szCs w:val="14"/>
                <w:lang w:val="kk-KZ"/>
              </w:rPr>
              <w:t>132 554</w:t>
            </w:r>
          </w:p>
        </w:tc>
      </w:tr>
    </w:tbl>
    <w:p w:rsidR="00785765" w:rsidRPr="002E1525" w:rsidRDefault="00785765" w:rsidP="00785765">
      <w:pPr>
        <w:pStyle w:val="a4"/>
        <w:spacing w:before="0"/>
        <w:ind w:left="-142" w:firstLine="426"/>
        <w:rPr>
          <w:rFonts w:asciiTheme="minorHAnsi" w:hAnsiTheme="minorHAnsi" w:cs="Calibri"/>
          <w:sz w:val="14"/>
          <w:szCs w:val="14"/>
          <w:lang w:val="en-US"/>
        </w:rPr>
      </w:pPr>
      <w:r w:rsidRPr="002E1525">
        <w:rPr>
          <w:rFonts w:asciiTheme="minorHAnsi" w:hAnsiTheme="minorHAnsi"/>
          <w:sz w:val="14"/>
          <w:vertAlign w:val="superscript"/>
          <w:lang w:val="en-US"/>
        </w:rPr>
        <w:t>*</w:t>
      </w:r>
      <w:r w:rsidRPr="002E1525">
        <w:rPr>
          <w:rFonts w:asciiTheme="minorHAnsi" w:hAnsiTheme="minorHAnsi" w:cs="Calibri"/>
          <w:sz w:val="14"/>
          <w:szCs w:val="14"/>
          <w:lang w:val="en-US"/>
        </w:rPr>
        <w:t>To the end of the period.</w:t>
      </w:r>
    </w:p>
    <w:p w:rsidR="00E55324" w:rsidRPr="00A453D0" w:rsidRDefault="00E55324" w:rsidP="00225750">
      <w:pPr>
        <w:pStyle w:val="3"/>
        <w:keepNext w:val="0"/>
        <w:widowControl w:val="0"/>
        <w:rPr>
          <w:rFonts w:asciiTheme="minorHAnsi" w:hAnsiTheme="minorHAnsi"/>
          <w:szCs w:val="22"/>
          <w:lang w:val="kk-KZ"/>
        </w:rPr>
      </w:pPr>
      <w:r w:rsidRPr="00A453D0">
        <w:rPr>
          <w:rFonts w:asciiTheme="minorHAnsi" w:hAnsiTheme="minorHAnsi"/>
          <w:szCs w:val="22"/>
          <w:lang w:val="en-US"/>
        </w:rPr>
        <w:t>Socio-economic development of the Regions of the Republic of Kazakhstan</w:t>
      </w:r>
    </w:p>
    <w:p w:rsidR="00E55324" w:rsidRPr="009D5422" w:rsidRDefault="00E55324" w:rsidP="00352118">
      <w:pPr>
        <w:pStyle w:val="a0"/>
        <w:spacing w:after="240"/>
        <w:ind w:firstLine="0"/>
        <w:rPr>
          <w:rFonts w:asciiTheme="minorHAnsi" w:hAnsiTheme="minorHAnsi"/>
          <w:b/>
          <w:lang w:val="en-US"/>
        </w:rPr>
      </w:pPr>
      <w:r w:rsidRPr="009D5422">
        <w:rPr>
          <w:rFonts w:asciiTheme="minorHAnsi" w:hAnsiTheme="minorHAnsi"/>
          <w:b/>
          <w:lang w:val="en-US"/>
        </w:rPr>
        <w:t xml:space="preserve">Demographic </w:t>
      </w:r>
      <w:r w:rsidRPr="009D5422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842FDD" w:rsidRPr="009D5422" w:rsidRDefault="00842FDD" w:rsidP="00064512">
      <w:pPr>
        <w:pStyle w:val="ab"/>
        <w:tabs>
          <w:tab w:val="left" w:pos="9639"/>
        </w:tabs>
        <w:spacing w:before="0"/>
        <w:rPr>
          <w:rFonts w:asciiTheme="minorHAnsi" w:hAnsiTheme="minorHAnsi"/>
          <w:sz w:val="14"/>
          <w:szCs w:val="14"/>
          <w:lang w:val="en-US"/>
        </w:rPr>
      </w:pPr>
      <w:r w:rsidRPr="009D5422">
        <w:rPr>
          <w:rFonts w:asciiTheme="minorHAnsi" w:hAnsiTheme="minorHAnsi" w:cs="Arial"/>
          <w:sz w:val="18"/>
          <w:szCs w:val="18"/>
          <w:lang w:val="en-GB"/>
        </w:rPr>
        <w:t>Change in number of population</w:t>
      </w:r>
      <w:r w:rsidR="005C093F" w:rsidRPr="009D5422">
        <w:rPr>
          <w:rFonts w:asciiTheme="minorHAnsi" w:hAnsiTheme="minorHAnsi"/>
          <w:sz w:val="14"/>
          <w:vertAlign w:val="superscript"/>
          <w:lang w:val="en-US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126"/>
      </w:tblGrid>
      <w:tr w:rsidR="00A47510" w:rsidRPr="00B70D1C" w:rsidTr="004C3A0F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510" w:rsidRPr="004811D7" w:rsidRDefault="00A47510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7510" w:rsidRPr="004811D7" w:rsidRDefault="00A47510" w:rsidP="00B6580F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August</w:t>
            </w: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1, 20</w:t>
            </w: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20,</w:t>
            </w:r>
          </w:p>
          <w:p w:rsidR="00A47510" w:rsidRPr="004811D7" w:rsidRDefault="00A47510" w:rsidP="00B6580F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thousand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A47510" w:rsidRPr="004811D7" w:rsidRDefault="00A47510" w:rsidP="00B6580F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August</w:t>
            </w: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1, 2019</w:t>
            </w: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:rsidR="00A47510" w:rsidRPr="004811D7" w:rsidRDefault="00A47510" w:rsidP="00B6580F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thousand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47510" w:rsidRPr="004811D7" w:rsidRDefault="00A47510" w:rsidP="00B6580F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</w:rPr>
              <w:t xml:space="preserve">, 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vAlign w:val="center"/>
          </w:tcPr>
          <w:p w:rsidR="00A47510" w:rsidRPr="004811D7" w:rsidRDefault="00A47510" w:rsidP="00B6580F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18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767,5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18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528,9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238,6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101,3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735,8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738,1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-2,3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888,2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876,6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101,3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2</w:t>
            </w:r>
            <w:r w:rsidR="003B1754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068,4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2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048,5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101,0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651,7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640,1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101,8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659,4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655,4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100,6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3B1754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135,4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129,4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3B1754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376,9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377,4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-0,6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867,1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870,2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-3,1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809,4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800,3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710,3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689,9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20,4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103,0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751,6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752,9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-1,3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546,6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551,3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-4,8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2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034,2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2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005,4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28,9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101,4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367,7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375,3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-7,6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99,4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161,6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104,7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948,8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884,6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64,2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103,4</w:t>
            </w:r>
          </w:p>
        </w:tc>
      </w:tr>
      <w:tr w:rsidR="00A47510" w:rsidRPr="00B70D1C" w:rsidTr="004C3A0F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510" w:rsidRPr="004811D7" w:rsidRDefault="00A47510" w:rsidP="00B6580F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4811D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054,4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</w:t>
            </w:r>
            <w:r w:rsidR="008A2E2A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023,8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30,6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7510" w:rsidRPr="004811D7" w:rsidRDefault="00A47510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4811D7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103,0</w:t>
            </w:r>
          </w:p>
        </w:tc>
      </w:tr>
    </w:tbl>
    <w:p w:rsidR="00A47510" w:rsidRPr="00B70D1C" w:rsidRDefault="00A47510" w:rsidP="00A47510">
      <w:pPr>
        <w:autoSpaceDE w:val="0"/>
        <w:autoSpaceDN w:val="0"/>
        <w:adjustRightInd w:val="0"/>
        <w:ind w:firstLine="284"/>
        <w:rPr>
          <w:rFonts w:ascii="Calibri" w:hAnsi="Calibri" w:cs="Tahoma"/>
          <w:i/>
          <w:color w:val="000000"/>
          <w:sz w:val="14"/>
          <w:szCs w:val="14"/>
        </w:rPr>
      </w:pPr>
      <w:r w:rsidRPr="00B70D1C">
        <w:rPr>
          <w:rFonts w:ascii="Calibri" w:hAnsi="Calibri"/>
          <w:i/>
          <w:color w:val="000000"/>
          <w:sz w:val="14"/>
          <w:szCs w:val="14"/>
          <w:vertAlign w:val="superscript"/>
        </w:rPr>
        <w:t>*</w:t>
      </w:r>
      <w:r w:rsidRPr="00B70D1C">
        <w:rPr>
          <w:rFonts w:ascii="Calibri" w:hAnsi="Calibri"/>
          <w:i/>
          <w:color w:val="000000"/>
          <w:sz w:val="14"/>
          <w:szCs w:val="14"/>
          <w:vertAlign w:val="superscript"/>
          <w:lang w:val="en-US"/>
        </w:rPr>
        <w:t xml:space="preserve"> </w:t>
      </w:r>
      <w:r w:rsidRPr="00B70D1C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Pr="00B70D1C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</w:p>
    <w:p w:rsidR="00B352B7" w:rsidRPr="0072665B" w:rsidRDefault="00B352B7" w:rsidP="003A0708">
      <w:pPr>
        <w:pStyle w:val="First"/>
        <w:spacing w:before="0"/>
        <w:rPr>
          <w:rFonts w:asciiTheme="minorHAnsi" w:hAnsiTheme="minorHAnsi"/>
          <w:b/>
          <w:lang w:val="kk-KZ"/>
        </w:rPr>
      </w:pPr>
    </w:p>
    <w:p w:rsidR="00E55324" w:rsidRPr="002153D1" w:rsidRDefault="00E55324" w:rsidP="003A0708">
      <w:pPr>
        <w:pStyle w:val="First"/>
        <w:spacing w:before="0"/>
        <w:rPr>
          <w:rFonts w:asciiTheme="minorHAnsi" w:hAnsiTheme="minorHAnsi"/>
          <w:b/>
          <w:lang w:val="en-US"/>
        </w:rPr>
      </w:pPr>
      <w:r w:rsidRPr="002153D1">
        <w:rPr>
          <w:rFonts w:asciiTheme="minorHAnsi" w:hAnsiTheme="minorHAnsi"/>
          <w:b/>
          <w:lang w:val="en-GB"/>
        </w:rPr>
        <w:t>Criminality</w:t>
      </w:r>
    </w:p>
    <w:p w:rsidR="00225750" w:rsidRDefault="001B4125" w:rsidP="00225750">
      <w:pPr>
        <w:pStyle w:val="ab"/>
        <w:spacing w:before="120"/>
        <w:rPr>
          <w:rFonts w:asciiTheme="minorHAnsi" w:eastAsia="Calibri" w:hAnsiTheme="minorHAnsi" w:cstheme="minorHAnsi"/>
          <w:bCs/>
          <w:sz w:val="20"/>
          <w:lang w:val="en-US" w:eastAsia="en-US"/>
        </w:rPr>
      </w:pPr>
      <w:r w:rsidRPr="00BC71E9">
        <w:rPr>
          <w:rFonts w:asciiTheme="minorHAnsi" w:eastAsia="Calibri" w:hAnsiTheme="minorHAnsi" w:cstheme="minorHAnsi"/>
          <w:bCs/>
          <w:sz w:val="20"/>
          <w:lang w:val="en-US" w:eastAsia="en-US"/>
        </w:rPr>
        <w:t xml:space="preserve">Number of recorded criminal offenses by categories of heaviness for </w:t>
      </w:r>
      <w:r>
        <w:rPr>
          <w:rFonts w:asciiTheme="minorHAnsi" w:eastAsia="Calibri" w:hAnsiTheme="minorHAnsi" w:cstheme="minorHAnsi"/>
          <w:bCs/>
          <w:sz w:val="20"/>
          <w:lang w:val="en-US" w:eastAsia="en-US"/>
        </w:rPr>
        <w:t>J</w:t>
      </w:r>
      <w:r w:rsidRPr="00BC71E9">
        <w:rPr>
          <w:rFonts w:asciiTheme="minorHAnsi" w:eastAsia="Calibri" w:hAnsiTheme="minorHAnsi" w:cstheme="minorHAnsi"/>
          <w:bCs/>
          <w:sz w:val="20"/>
          <w:lang w:val="en-US" w:eastAsia="en-US"/>
        </w:rPr>
        <w:t>anuary-</w:t>
      </w:r>
      <w:r>
        <w:rPr>
          <w:rFonts w:asciiTheme="minorHAnsi" w:eastAsia="Calibri" w:hAnsiTheme="minorHAnsi" w:cstheme="minorHAnsi"/>
          <w:bCs/>
          <w:sz w:val="20"/>
          <w:lang w:val="en-US" w:eastAsia="en-US"/>
        </w:rPr>
        <w:t>J</w:t>
      </w:r>
      <w:r w:rsidRPr="00BC71E9">
        <w:rPr>
          <w:rFonts w:asciiTheme="minorHAnsi" w:eastAsia="Calibri" w:hAnsiTheme="minorHAnsi" w:cstheme="minorHAnsi"/>
          <w:bCs/>
          <w:sz w:val="20"/>
          <w:lang w:val="en-US" w:eastAsia="en-US"/>
        </w:rPr>
        <w:t>uly</w:t>
      </w:r>
      <w:r w:rsidRPr="00BC71E9">
        <w:rPr>
          <w:rFonts w:ascii="Arial" w:hAnsi="Arial" w:cs="Arial"/>
          <w:sz w:val="20"/>
          <w:lang w:val="en-GB"/>
        </w:rPr>
        <w:t xml:space="preserve"> </w:t>
      </w:r>
      <w:r w:rsidRPr="00BC71E9">
        <w:rPr>
          <w:rFonts w:asciiTheme="minorHAnsi" w:eastAsia="Calibri" w:hAnsiTheme="minorHAnsi" w:cstheme="minorHAnsi"/>
          <w:bCs/>
          <w:sz w:val="20"/>
          <w:lang w:val="en-US" w:eastAsia="en-US"/>
        </w:rPr>
        <w:t>20</w:t>
      </w:r>
      <w:r w:rsidRPr="00BC71E9">
        <w:rPr>
          <w:rFonts w:asciiTheme="minorHAnsi" w:eastAsia="Calibri" w:hAnsiTheme="minorHAnsi" w:cstheme="minorHAnsi"/>
          <w:bCs/>
          <w:sz w:val="20"/>
          <w:lang w:val="kk-KZ" w:eastAsia="en-US"/>
        </w:rPr>
        <w:t>20</w:t>
      </w:r>
      <w:r w:rsidRPr="00BC71E9">
        <w:rPr>
          <w:rFonts w:asciiTheme="minorHAnsi" w:eastAsia="Calibri" w:hAnsiTheme="minorHAnsi" w:cstheme="minorHAnsi"/>
          <w:bCs/>
          <w:sz w:val="20"/>
          <w:lang w:val="en-US" w:eastAsia="en-US"/>
        </w:rPr>
        <w:t>*</w:t>
      </w:r>
    </w:p>
    <w:p w:rsidR="001B4125" w:rsidRPr="00225750" w:rsidRDefault="001B4125" w:rsidP="00225750">
      <w:pPr>
        <w:pStyle w:val="ab"/>
        <w:spacing w:before="0"/>
        <w:ind w:left="8640" w:firstLine="720"/>
        <w:rPr>
          <w:rFonts w:asciiTheme="minorHAnsi" w:eastAsia="Calibri" w:hAnsiTheme="minorHAnsi" w:cstheme="minorHAnsi"/>
          <w:bCs/>
          <w:sz w:val="20"/>
          <w:lang w:val="en-US" w:eastAsia="en-US"/>
        </w:rPr>
      </w:pPr>
      <w:proofErr w:type="gramStart"/>
      <w:r w:rsidRPr="00BC71E9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1B4125" w:rsidRPr="00B639A4" w:rsidTr="00B6580F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B4125" w:rsidRPr="00BC71E9" w:rsidRDefault="001B4125" w:rsidP="00B6580F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BC71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1B4125" w:rsidRPr="00BC71E9" w:rsidRDefault="001B4125" w:rsidP="00B6580F">
            <w:pPr>
              <w:pStyle w:val="a7"/>
              <w:rPr>
                <w:rFonts w:asciiTheme="minorHAnsi" w:hAnsiTheme="minorHAnsi" w:cstheme="minorHAnsi"/>
                <w:sz w:val="14"/>
                <w:szCs w:val="14"/>
              </w:rPr>
            </w:pPr>
            <w:r w:rsidRPr="00BC71E9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BC71E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BC71E9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gramStart"/>
            <w:r w:rsidRPr="00BC71E9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proofErr w:type="gramEnd"/>
            <w:r w:rsidRPr="00BC71E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1B4125" w:rsidRPr="00BC71E9" w:rsidTr="00B6580F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B4125" w:rsidRPr="00BC71E9" w:rsidRDefault="001B4125" w:rsidP="00B6580F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1B4125" w:rsidRPr="00BC71E9" w:rsidTr="00B6580F">
        <w:trPr>
          <w:trHeight w:val="70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100 349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25 880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1 333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43 831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15 173</w:t>
            </w:r>
          </w:p>
        </w:tc>
      </w:tr>
      <w:tr w:rsidR="001B4125" w:rsidRPr="00BC71E9" w:rsidTr="00B6580F">
        <w:trPr>
          <w:trHeight w:val="80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4 995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1 158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81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2 343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583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4 201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1 043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2 049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617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9 199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2 283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126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3 157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1 594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2 755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864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1 173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334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4 114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1 028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1 889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532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3 627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1 083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105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602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7 521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2 059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222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3 676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966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6 172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1 556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2 816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767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2 576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764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943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408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2 534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689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729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376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3 654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936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118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1 678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485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618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1 391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442</w:t>
            </w:r>
          </w:p>
        </w:tc>
      </w:tr>
      <w:tr w:rsidR="001B4125" w:rsidRPr="00BC71E9" w:rsidTr="00B6580F">
        <w:trPr>
          <w:trHeight w:val="23"/>
        </w:trPr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3 980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1 172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1 314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913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8 470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2 195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86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4 016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1 311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BC71E9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7 535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1 659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3 693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1 094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17 625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4 421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8 507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2 738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6 820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2 170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2 556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1 235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81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107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249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</w:tr>
      <w:tr w:rsidR="001B4125" w:rsidRPr="00BC71E9" w:rsidTr="00B6580F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1B4125" w:rsidRPr="00BC71E9" w:rsidRDefault="001B4125" w:rsidP="001B4125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163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</w:tr>
    </w:tbl>
    <w:p w:rsidR="001B4125" w:rsidRPr="00BC71E9" w:rsidRDefault="001B4125" w:rsidP="001B4125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BC71E9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BC71E9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1B4125" w:rsidRPr="00410E4D" w:rsidRDefault="001B4125" w:rsidP="001B4125">
      <w:pPr>
        <w:pStyle w:val="ab"/>
        <w:spacing w:before="0" w:after="0"/>
        <w:rPr>
          <w:rFonts w:asciiTheme="minorHAnsi" w:hAnsiTheme="minorHAnsi" w:cstheme="minorHAnsi"/>
          <w:lang w:val="en-US"/>
        </w:rPr>
      </w:pPr>
    </w:p>
    <w:p w:rsidR="001B4125" w:rsidRPr="000F5C46" w:rsidRDefault="001B4125" w:rsidP="008310B0">
      <w:pPr>
        <w:pStyle w:val="ab"/>
        <w:pageBreakBefore/>
        <w:spacing w:before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0F5C46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lastRenderedPageBreak/>
        <w:t>Number of recorded criminal offenses by crime categories for January-July</w:t>
      </w:r>
      <w:r w:rsidRPr="000F5C46">
        <w:rPr>
          <w:rFonts w:ascii="Arial" w:hAnsi="Arial" w:cs="Arial"/>
          <w:sz w:val="18"/>
          <w:szCs w:val="18"/>
          <w:lang w:val="en-GB"/>
        </w:rPr>
        <w:t xml:space="preserve"> </w:t>
      </w:r>
      <w:r w:rsidRPr="000F5C46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0F5C46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0F5C46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1B4125" w:rsidRPr="00BC71E9" w:rsidRDefault="001B4125" w:rsidP="00B352B7">
      <w:pPr>
        <w:pStyle w:val="a6"/>
        <w:ind w:left="8640" w:firstLine="720"/>
        <w:jc w:val="center"/>
        <w:rPr>
          <w:rFonts w:asciiTheme="minorHAnsi" w:hAnsiTheme="minorHAnsi" w:cstheme="minorHAnsi"/>
          <w:sz w:val="14"/>
          <w:szCs w:val="14"/>
          <w:lang w:val="en-US"/>
        </w:rPr>
      </w:pPr>
      <w:proofErr w:type="gramStart"/>
      <w:r w:rsidRPr="00BC71E9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1B4125" w:rsidRPr="00B639A4" w:rsidTr="00B6580F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B4125" w:rsidRPr="00BC71E9" w:rsidRDefault="001B4125" w:rsidP="00B6580F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BC71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</w:p>
          <w:p w:rsidR="001B4125" w:rsidRPr="00BC71E9" w:rsidRDefault="001B4125" w:rsidP="00CA42E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C71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r w:rsidRPr="00BC71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BC71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BC71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1B4125" w:rsidRPr="00BC71E9" w:rsidTr="00B6580F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B4125" w:rsidRPr="00BC71E9" w:rsidRDefault="001B4125" w:rsidP="00B6580F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B6580F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gramStart"/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</w:t>
            </w:r>
            <w:proofErr w:type="gramEnd"/>
            <w:r w:rsidRPr="00BC71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conomic </w:t>
            </w:r>
            <w:r w:rsidRPr="00BC71E9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BC71E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1B4125" w:rsidRPr="00BC71E9" w:rsidTr="00B6580F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100 349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521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146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1 955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42 081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873</w:t>
            </w:r>
          </w:p>
        </w:tc>
      </w:tr>
      <w:tr w:rsidR="001B4125" w:rsidRPr="00BC71E9" w:rsidTr="00B6580F">
        <w:trPr>
          <w:trHeight w:val="108"/>
        </w:trPr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4 995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2 170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4 201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1 905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9 199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118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3 633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69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2 755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940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4 114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94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1 664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3 627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82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1 354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7 521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172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3 562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60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6 172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2 721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44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2 576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913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2 534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613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30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3 654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82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1 315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30</w:t>
            </w:r>
          </w:p>
        </w:tc>
      </w:tr>
      <w:tr w:rsidR="001B4125" w:rsidRPr="00BC71E9" w:rsidTr="00B6580F">
        <w:trPr>
          <w:trHeight w:val="219"/>
        </w:trPr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BC71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BC71E9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3 199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1 201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3 980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1 123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8 470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169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3 739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64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BC71E9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7 535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166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2 872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37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17 625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448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9 480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187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6 820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109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2 550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108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960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254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</w:tr>
      <w:tr w:rsidR="001B4125" w:rsidRPr="00BC71E9" w:rsidTr="00B6580F">
        <w:tc>
          <w:tcPr>
            <w:tcW w:w="2325" w:type="dxa"/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249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</w:tr>
      <w:tr w:rsidR="001B4125" w:rsidRPr="00BC71E9" w:rsidTr="00B6580F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1B4125" w:rsidRPr="00BC71E9" w:rsidRDefault="001B4125" w:rsidP="00CA42E4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</w:rPr>
              <w:t>163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65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B4125" w:rsidRPr="00BC71E9" w:rsidRDefault="001B4125" w:rsidP="00CA42E4">
            <w:pPr>
              <w:ind w:left="-113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BC71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1B4125" w:rsidRPr="00BC71E9" w:rsidRDefault="001B4125" w:rsidP="001B4125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BC71E9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BC71E9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8310B0" w:rsidRDefault="00E67333" w:rsidP="008B6883">
      <w:pPr>
        <w:pStyle w:val="ab"/>
        <w:tabs>
          <w:tab w:val="left" w:pos="280"/>
        </w:tabs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8310B0">
        <w:rPr>
          <w:rFonts w:asciiTheme="minorHAnsi" w:eastAsia="Calibri" w:hAnsiTheme="minorHAnsi" w:cs="Calibri"/>
          <w:bCs/>
          <w:sz w:val="20"/>
          <w:lang w:val="en-US" w:eastAsia="en-US"/>
        </w:rPr>
        <w:t>Labor and e</w:t>
      </w:r>
      <w:r w:rsidR="00E94C0F" w:rsidRPr="008310B0">
        <w:rPr>
          <w:rFonts w:asciiTheme="minorHAnsi" w:eastAsia="Calibri" w:hAnsiTheme="minorHAnsi" w:cs="Calibri"/>
          <w:bCs/>
          <w:sz w:val="20"/>
          <w:lang w:val="en-US" w:eastAsia="en-US"/>
        </w:rPr>
        <w:t>mployment</w:t>
      </w:r>
      <w:r w:rsidR="000E5A2F" w:rsidRPr="008310B0">
        <w:rPr>
          <w:rFonts w:asciiTheme="minorHAnsi" w:eastAsia="Calibri" w:hAnsiTheme="minorHAnsi" w:cs="Calibri"/>
          <w:bCs/>
          <w:sz w:val="20"/>
          <w:lang w:val="kk-KZ" w:eastAsia="en-US"/>
        </w:rPr>
        <w:t xml:space="preserve"> </w:t>
      </w:r>
      <w:r w:rsidR="00E94C0F" w:rsidRPr="008310B0">
        <w:rPr>
          <w:rFonts w:asciiTheme="minorHAnsi" w:eastAsia="Calibri" w:hAnsiTheme="minorHAnsi" w:cs="Calibri"/>
          <w:bCs/>
          <w:sz w:val="20"/>
          <w:lang w:val="en-US" w:eastAsia="en-US"/>
        </w:rPr>
        <w:t>statistics</w:t>
      </w:r>
    </w:p>
    <w:p w:rsidR="00A8282A" w:rsidRPr="000F5C46" w:rsidRDefault="00A8282A" w:rsidP="008C31B8">
      <w:pPr>
        <w:pStyle w:val="ab"/>
        <w:spacing w:before="0" w:after="0" w:line="480" w:lineRule="auto"/>
        <w:rPr>
          <w:rFonts w:asciiTheme="minorHAnsi" w:hAnsiTheme="minorHAnsi"/>
          <w:sz w:val="18"/>
          <w:lang w:val="en-GB"/>
        </w:rPr>
      </w:pPr>
      <w:r w:rsidRPr="000F5C46">
        <w:rPr>
          <w:rFonts w:asciiTheme="minorHAnsi" w:hAnsiTheme="minorHAnsi"/>
          <w:sz w:val="18"/>
          <w:lang w:val="en-GB"/>
        </w:rPr>
        <w:t>Number of employees at large and medium-sized enterprises in II quarter of 2020</w:t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A8282A" w:rsidRPr="00B639A4" w:rsidTr="00E42D52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E42D52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A8282A" w:rsidRPr="00B639A4" w:rsidTr="000560CC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0F5C46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0F5C46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0F5C46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82A" w:rsidRPr="000F5C46" w:rsidRDefault="00A8282A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0F5C46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b/>
                <w:sz w:val="14"/>
                <w:szCs w:val="14"/>
              </w:rPr>
            </w:pPr>
            <w:r w:rsidRPr="000F5C46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2 813,7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2 606,3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95,3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137,4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129,7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97,4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155,0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144,1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95,7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186,9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97,2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171,3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94,4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94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95,0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97,3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89,4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97,3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113,5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260,3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246,5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98,1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130,2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122,4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106,6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128,4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98,4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119,4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147,1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139,8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73,0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67,4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A8282A" w:rsidRPr="000F5C46" w:rsidTr="000560CC">
        <w:trPr>
          <w:cantSplit/>
          <w:trHeight w:val="66"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146,5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135,3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99,2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216,4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203,2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240,6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220,6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439,7</w:t>
            </w:r>
          </w:p>
        </w:tc>
        <w:tc>
          <w:tcPr>
            <w:tcW w:w="1276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99,2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992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397,9</w:t>
            </w:r>
          </w:p>
        </w:tc>
        <w:tc>
          <w:tcPr>
            <w:tcW w:w="1417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  <w:tc>
          <w:tcPr>
            <w:tcW w:w="1418" w:type="dxa"/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96,7</w:t>
            </w:r>
          </w:p>
        </w:tc>
      </w:tr>
      <w:tr w:rsidR="00A8282A" w:rsidRPr="000F5C46" w:rsidTr="000560CC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0F5C46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134,5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120,4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8282A" w:rsidRPr="000F5C46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0F5C46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</w:tr>
    </w:tbl>
    <w:p w:rsidR="00DD08F5" w:rsidRPr="008C142F" w:rsidRDefault="00DD08F5" w:rsidP="00B352B7">
      <w:pPr>
        <w:pStyle w:val="af0"/>
        <w:spacing w:before="100" w:beforeAutospacing="1"/>
        <w:jc w:val="center"/>
        <w:rPr>
          <w:rFonts w:ascii="Calibri" w:hAnsi="Calibri" w:cs="Calibri"/>
          <w:b/>
          <w:sz w:val="18"/>
          <w:szCs w:val="18"/>
          <w:vertAlign w:val="superscript"/>
          <w:lang w:val="en-US"/>
        </w:rPr>
      </w:pPr>
      <w:r w:rsidRPr="008C142F">
        <w:rPr>
          <w:rFonts w:ascii="Calibri" w:hAnsi="Calibri" w:cs="Calibri"/>
          <w:b/>
          <w:sz w:val="18"/>
          <w:szCs w:val="18"/>
          <w:lang w:val="en-GB"/>
        </w:rPr>
        <w:t>Unemployment and employment support in</w:t>
      </w:r>
      <w:r w:rsidRPr="008C142F">
        <w:rPr>
          <w:rFonts w:ascii="Calibri" w:hAnsi="Calibri"/>
          <w:b/>
          <w:sz w:val="18"/>
          <w:szCs w:val="18"/>
          <w:lang w:val="en-GB"/>
        </w:rPr>
        <w:t xml:space="preserve"> August</w:t>
      </w:r>
      <w:r w:rsidRPr="008C142F">
        <w:rPr>
          <w:rFonts w:ascii="Calibri" w:hAnsi="Calibri" w:cs="Calibri"/>
          <w:b/>
          <w:sz w:val="18"/>
          <w:szCs w:val="18"/>
          <w:lang w:val="en-US"/>
        </w:rPr>
        <w:t xml:space="preserve"> 20</w:t>
      </w:r>
      <w:r w:rsidRPr="008C142F">
        <w:rPr>
          <w:rFonts w:ascii="Calibri" w:hAnsi="Calibri" w:cs="Calibri"/>
          <w:b/>
          <w:sz w:val="18"/>
          <w:szCs w:val="18"/>
          <w:lang w:val="kk-KZ"/>
        </w:rPr>
        <w:t>20</w:t>
      </w:r>
      <w:r w:rsidRPr="008C142F">
        <w:rPr>
          <w:rFonts w:ascii="Calibri" w:hAnsi="Calibri" w:cs="Calibri"/>
          <w:b/>
          <w:sz w:val="18"/>
          <w:szCs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DD08F5" w:rsidRPr="00B639A4" w:rsidTr="00B6580F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Overall measures rendered on enployment, unit</w:t>
            </w:r>
          </w:p>
        </w:tc>
      </w:tr>
      <w:tr w:rsidR="00DD08F5" w:rsidRPr="00B639A4" w:rsidTr="00B6580F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8F5" w:rsidRPr="008C142F" w:rsidRDefault="00DD08F5" w:rsidP="00B6580F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as % of total number of persons applied </w:t>
            </w:r>
          </w:p>
        </w:tc>
      </w:tr>
      <w:tr w:rsidR="00DD08F5" w:rsidRPr="008C142F" w:rsidTr="00B6580F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D08F5" w:rsidRPr="008C142F" w:rsidRDefault="00DD08F5" w:rsidP="00B6580F">
            <w:pPr>
              <w:pStyle w:val="afd"/>
              <w:ind w:firstLine="0"/>
              <w:jc w:val="left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219 165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48 849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54,4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4 842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1 703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79,8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9 990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4 127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65,0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25 026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4 748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69,5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14 111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4,3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1 292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25,7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14 925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1 527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34,3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17 614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3,3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5 068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9 332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1,4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3 525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68,2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5 810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2 504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68,7</w:t>
            </w:r>
          </w:p>
        </w:tc>
      </w:tr>
      <w:tr w:rsidR="00DD08F5" w:rsidRPr="008C142F" w:rsidTr="00B6580F">
        <w:trPr>
          <w:cantSplit/>
          <w:trHeight w:val="137"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13 236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2 197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50,8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10 815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3,4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1 625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31,2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7 303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1,8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1 604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55,9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6 140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1 394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61,4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32 280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8 503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71,4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vAlign w:val="bottom"/>
          </w:tcPr>
          <w:p w:rsidR="00DD08F5" w:rsidRPr="008C142F" w:rsidRDefault="00DD08F5" w:rsidP="00DD08F5">
            <w:pPr>
              <w:ind w:left="-68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8 204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1 167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39,6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</w:tcPr>
          <w:p w:rsidR="00DD08F5" w:rsidRPr="008C142F" w:rsidRDefault="00DD08F5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US"/>
              </w:rPr>
              <w:t>Nursultan</w:t>
            </w: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5 524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2 460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54,7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</w:tcPr>
          <w:p w:rsidR="00DD08F5" w:rsidRPr="008C142F" w:rsidRDefault="00DD08F5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23 436</w:t>
            </w:r>
          </w:p>
        </w:tc>
        <w:tc>
          <w:tcPr>
            <w:tcW w:w="221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4 166</w:t>
            </w:r>
          </w:p>
        </w:tc>
        <w:tc>
          <w:tcPr>
            <w:tcW w:w="1560" w:type="dxa"/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29,8</w:t>
            </w:r>
          </w:p>
        </w:tc>
      </w:tr>
      <w:tr w:rsidR="00DD08F5" w:rsidRPr="008C142F" w:rsidTr="00B6580F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DD08F5" w:rsidRPr="008C142F" w:rsidRDefault="00DD08F5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highlight w:val="yellow"/>
                <w:lang w:val="en-GB"/>
              </w:rPr>
            </w:pPr>
            <w:r w:rsidRPr="008C142F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10 577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2,5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1 239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DD08F5" w:rsidRPr="008C142F" w:rsidRDefault="00DD08F5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8C142F">
              <w:rPr>
                <w:rFonts w:asciiTheme="minorHAnsi" w:hAnsiTheme="minorHAnsi" w:cs="Calibri"/>
                <w:sz w:val="14"/>
                <w:szCs w:val="14"/>
              </w:rPr>
              <w:t>41,2</w:t>
            </w:r>
          </w:p>
        </w:tc>
      </w:tr>
    </w:tbl>
    <w:p w:rsidR="00DD08F5" w:rsidRPr="008C142F" w:rsidRDefault="00DD08F5" w:rsidP="00DD08F5">
      <w:pPr>
        <w:pStyle w:val="a9"/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8C142F">
        <w:rPr>
          <w:rFonts w:asciiTheme="minorHAnsi" w:hAnsiTheme="minorHAnsi"/>
          <w:i/>
          <w:sz w:val="14"/>
          <w:szCs w:val="14"/>
          <w:lang w:val="en-US"/>
        </w:rPr>
        <w:t xml:space="preserve">*Data by Ministry of </w:t>
      </w:r>
      <w:r w:rsidR="008310B0">
        <w:rPr>
          <w:rFonts w:asciiTheme="minorHAnsi" w:hAnsiTheme="minorHAnsi"/>
          <w:i/>
          <w:sz w:val="14"/>
          <w:szCs w:val="14"/>
          <w:lang w:val="en-US"/>
        </w:rPr>
        <w:t>L</w:t>
      </w:r>
      <w:r w:rsidRPr="008C142F">
        <w:rPr>
          <w:rFonts w:asciiTheme="minorHAnsi" w:hAnsiTheme="minorHAnsi"/>
          <w:i/>
          <w:sz w:val="14"/>
          <w:szCs w:val="14"/>
          <w:lang w:val="en-US"/>
        </w:rPr>
        <w:t>abor and social protection of population of the Republic of Kazakhstan.</w:t>
      </w:r>
    </w:p>
    <w:p w:rsidR="006861E7" w:rsidRPr="00920A7C" w:rsidRDefault="006861E7" w:rsidP="00F23941">
      <w:pPr>
        <w:pStyle w:val="ab"/>
        <w:spacing w:before="120" w:after="0" w:line="480" w:lineRule="auto"/>
        <w:rPr>
          <w:rFonts w:asciiTheme="minorHAnsi" w:hAnsiTheme="minorHAnsi"/>
          <w:lang w:val="en-US"/>
        </w:rPr>
      </w:pPr>
      <w:r w:rsidRPr="00920A7C">
        <w:rPr>
          <w:rFonts w:asciiTheme="minorHAnsi" w:hAnsiTheme="minorHAnsi"/>
          <w:sz w:val="18"/>
          <w:lang w:val="en-US"/>
        </w:rPr>
        <w:t xml:space="preserve">The average monthly nominal wage of one employee in the </w:t>
      </w:r>
      <w:r w:rsidRPr="00920A7C">
        <w:rPr>
          <w:rFonts w:asciiTheme="minorHAnsi" w:hAnsiTheme="minorHAnsi"/>
          <w:sz w:val="18"/>
          <w:lang w:val="en-GB"/>
        </w:rPr>
        <w:t>II</w:t>
      </w:r>
      <w:r w:rsidRPr="00920A7C">
        <w:rPr>
          <w:rFonts w:asciiTheme="minorHAnsi" w:hAnsiTheme="minorHAnsi"/>
          <w:sz w:val="18"/>
          <w:lang w:val="en-US"/>
        </w:rPr>
        <w:t xml:space="preserve"> quarter </w:t>
      </w:r>
      <w:r w:rsidRPr="00920A7C">
        <w:rPr>
          <w:rFonts w:asciiTheme="minorHAnsi" w:hAnsiTheme="minorHAnsi"/>
          <w:sz w:val="18"/>
          <w:lang w:val="en-GB"/>
        </w:rPr>
        <w:t>of</w:t>
      </w:r>
      <w:r w:rsidRPr="00920A7C">
        <w:rPr>
          <w:rFonts w:asciiTheme="minorHAnsi" w:hAnsiTheme="minorHAnsi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6861E7" w:rsidRPr="00B639A4" w:rsidTr="000560CC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6861E7" w:rsidRPr="00920A7C" w:rsidRDefault="006861E7" w:rsidP="000560CC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6861E7" w:rsidRPr="00B639A4" w:rsidTr="000560CC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II</w:t>
            </w: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II quarter as a percentage of</w:t>
            </w:r>
          </w:p>
        </w:tc>
      </w:tr>
      <w:tr w:rsidR="006861E7" w:rsidRPr="00B639A4" w:rsidTr="000560CC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861E7" w:rsidRPr="00920A7C" w:rsidRDefault="006861E7" w:rsidP="000560CC">
            <w:pPr>
              <w:pStyle w:val="ae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6861E7" w:rsidRPr="00920A7C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US"/>
              </w:rPr>
              <w:t>the relevant quarter of the last year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b/>
                <w:sz w:val="14"/>
                <w:szCs w:val="14"/>
              </w:rPr>
            </w:pPr>
            <w:r w:rsidRPr="00920A7C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212 035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230 888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170 665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176 228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117,1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178 463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191 146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172 183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186 557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126,6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386 397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428 436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119,5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193 134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219 719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161 994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173 648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128,8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200 625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212 765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166 668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172 293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187 836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205 331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119,6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317 713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353 339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182 776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191 992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112,3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159 256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161 579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118,4</w:t>
            </w:r>
          </w:p>
        </w:tc>
      </w:tr>
      <w:tr w:rsidR="006861E7" w:rsidRPr="00920A7C" w:rsidTr="000560CC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173 799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198 691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120,5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136,9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184 664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194 857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115,0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282 542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289 635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96,6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238 708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243 760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105,5</w:t>
            </w:r>
          </w:p>
        </w:tc>
      </w:tr>
      <w:tr w:rsidR="006861E7" w:rsidRPr="00920A7C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61E7" w:rsidRPr="00920A7C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920A7C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164 160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174 223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920A7C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920A7C">
              <w:rPr>
                <w:rFonts w:asciiTheme="minorHAnsi" w:hAnsiTheme="minorHAnsi"/>
                <w:sz w:val="14"/>
                <w:szCs w:val="14"/>
              </w:rPr>
              <w:t>118,5</w:t>
            </w:r>
          </w:p>
        </w:tc>
      </w:tr>
    </w:tbl>
    <w:p w:rsidR="0072665B" w:rsidRDefault="001E56E8" w:rsidP="0072665B">
      <w:pPr>
        <w:pStyle w:val="ab"/>
        <w:widowControl w:val="0"/>
        <w:tabs>
          <w:tab w:val="left" w:pos="2227"/>
          <w:tab w:val="center" w:pos="5032"/>
        </w:tabs>
        <w:spacing w:before="0" w:after="0"/>
        <w:rPr>
          <w:rFonts w:asciiTheme="minorHAnsi" w:hAnsiTheme="minorHAnsi"/>
          <w:sz w:val="18"/>
          <w:lang w:val="kk-KZ"/>
        </w:rPr>
      </w:pPr>
      <w:r w:rsidRPr="00920A7C">
        <w:rPr>
          <w:rFonts w:asciiTheme="minorHAnsi" w:hAnsiTheme="minorHAnsi"/>
          <w:sz w:val="18"/>
          <w:lang w:val="en-US"/>
        </w:rPr>
        <w:t>Index of salary in</w:t>
      </w:r>
      <w:r w:rsidRPr="00920A7C">
        <w:rPr>
          <w:rFonts w:asciiTheme="minorHAnsi" w:hAnsiTheme="minorHAnsi"/>
          <w:sz w:val="18"/>
          <w:lang w:val="en-GB"/>
        </w:rPr>
        <w:t xml:space="preserve"> II quarter of 2020</w:t>
      </w:r>
      <w:r w:rsidR="0072665B">
        <w:rPr>
          <w:rFonts w:asciiTheme="minorHAnsi" w:hAnsiTheme="minorHAnsi"/>
          <w:sz w:val="18"/>
          <w:lang w:val="en-GB"/>
        </w:rPr>
        <w:t xml:space="preserve"> </w:t>
      </w:r>
      <w:r w:rsidRPr="00920A7C">
        <w:rPr>
          <w:rFonts w:asciiTheme="minorHAnsi" w:hAnsiTheme="minorHAnsi"/>
          <w:sz w:val="18"/>
          <w:lang w:val="en-US"/>
        </w:rPr>
        <w:t>(small and medium enterprises)</w:t>
      </w:r>
    </w:p>
    <w:p w:rsidR="001E56E8" w:rsidRPr="0072665B" w:rsidRDefault="0072665B" w:rsidP="0072665B">
      <w:pPr>
        <w:pStyle w:val="Naimenovanie"/>
        <w:spacing w:before="100" w:beforeAutospacing="1" w:after="0"/>
        <w:jc w:val="right"/>
        <w:rPr>
          <w:rFonts w:asciiTheme="minorHAnsi" w:hAnsiTheme="minorHAnsi"/>
          <w:sz w:val="18"/>
          <w:lang w:val="kk-KZ"/>
        </w:rPr>
      </w:pPr>
      <w:r>
        <w:rPr>
          <w:rFonts w:asciiTheme="minorHAnsi" w:hAnsiTheme="minorHAnsi"/>
          <w:sz w:val="14"/>
          <w:lang w:val="kk-KZ"/>
        </w:rPr>
        <w:t xml:space="preserve"> </w:t>
      </w:r>
      <w:proofErr w:type="gramStart"/>
      <w:r>
        <w:rPr>
          <w:rFonts w:asciiTheme="minorHAnsi" w:hAnsiTheme="minorHAnsi"/>
          <w:sz w:val="14"/>
          <w:lang w:val="en-US"/>
        </w:rPr>
        <w:t>the</w:t>
      </w:r>
      <w:proofErr w:type="gramEnd"/>
      <w:r>
        <w:rPr>
          <w:rFonts w:asciiTheme="minorHAnsi" w:hAnsiTheme="minorHAnsi"/>
          <w:sz w:val="14"/>
          <w:lang w:val="en-US"/>
        </w:rPr>
        <w:t xml:space="preserve"> </w:t>
      </w:r>
      <w:r w:rsidR="001E56E8" w:rsidRPr="0072665B">
        <w:rPr>
          <w:rFonts w:asciiTheme="minorHAnsi" w:hAnsiTheme="minorHAnsi"/>
          <w:sz w:val="14"/>
          <w:lang w:val="en-US"/>
        </w:rPr>
        <w:t>relevant quarter of the last year</w:t>
      </w:r>
    </w:p>
    <w:p w:rsidR="0072665B" w:rsidRPr="0072665B" w:rsidRDefault="00D07630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  <w:r w:rsidRPr="0072665B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77437" cy="4986670"/>
            <wp:effectExtent l="19050" t="0" r="0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437" cy="498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72665B" w:rsidRP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US"/>
        </w:rPr>
      </w:pPr>
    </w:p>
    <w:p w:rsidR="0072665B" w:rsidRDefault="0072665B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</w:p>
    <w:p w:rsidR="00E94C0F" w:rsidRPr="004D4693" w:rsidRDefault="00564105" w:rsidP="00C64A8C">
      <w:pPr>
        <w:pStyle w:val="ab"/>
        <w:pageBreakBefore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  <w:r w:rsidRPr="004D4693">
        <w:rPr>
          <w:rFonts w:asciiTheme="minorHAnsi" w:hAnsiTheme="minorHAnsi" w:cs="Calibri"/>
          <w:sz w:val="20"/>
          <w:lang w:val="en-GB"/>
        </w:rPr>
        <w:lastRenderedPageBreak/>
        <w:t>Pric</w:t>
      </w:r>
      <w:r w:rsidR="00E94C0F" w:rsidRPr="004D4693">
        <w:rPr>
          <w:rFonts w:asciiTheme="minorHAnsi" w:hAnsiTheme="minorHAnsi" w:cs="Calibri"/>
          <w:sz w:val="20"/>
          <w:lang w:val="en-GB"/>
        </w:rPr>
        <w:t>es statistics</w:t>
      </w:r>
    </w:p>
    <w:p w:rsidR="004D4693" w:rsidRPr="0079488B" w:rsidRDefault="004D4693" w:rsidP="004D4693">
      <w:pPr>
        <w:pStyle w:val="aff3"/>
        <w:rPr>
          <w:rFonts w:ascii="Calibri" w:hAnsi="Calibri" w:cs="Arial"/>
          <w:color w:val="000000"/>
          <w:sz w:val="18"/>
          <w:szCs w:val="18"/>
          <w:lang w:val="en-US"/>
        </w:rPr>
      </w:pPr>
      <w:r w:rsidRPr="004D4693">
        <w:rPr>
          <w:rFonts w:ascii="Calibri" w:hAnsi="Calibri" w:cs="Arial"/>
          <w:color w:val="000000"/>
          <w:sz w:val="18"/>
          <w:szCs w:val="18"/>
          <w:lang w:val="en-US"/>
        </w:rPr>
        <w:t>Consumer price index in August 20</w:t>
      </w:r>
      <w:r w:rsidRPr="0079488B">
        <w:rPr>
          <w:rFonts w:ascii="Calibri" w:hAnsi="Calibri" w:cs="Arial"/>
          <w:color w:val="000000"/>
          <w:sz w:val="18"/>
          <w:szCs w:val="18"/>
          <w:lang w:val="en-US"/>
        </w:rPr>
        <w:t>20</w:t>
      </w:r>
    </w:p>
    <w:p w:rsidR="004D4693" w:rsidRPr="00E313A7" w:rsidRDefault="004D4693" w:rsidP="004D4693">
      <w:pPr>
        <w:pStyle w:val="a6"/>
        <w:rPr>
          <w:rFonts w:asciiTheme="minorHAnsi" w:hAnsiTheme="minorHAnsi" w:cs="Arial"/>
          <w:color w:val="000000"/>
          <w:sz w:val="14"/>
          <w:szCs w:val="14"/>
        </w:rPr>
      </w:pPr>
      <w:proofErr w:type="gramStart"/>
      <w:r w:rsidRPr="00E313A7">
        <w:rPr>
          <w:rFonts w:asciiTheme="minorHAnsi" w:hAnsiTheme="minorHAnsi" w:cs="Arial"/>
          <w:color w:val="000000"/>
          <w:sz w:val="14"/>
          <w:szCs w:val="14"/>
          <w:lang w:val="en-GB"/>
        </w:rPr>
        <w:t>in</w:t>
      </w:r>
      <w:proofErr w:type="gramEnd"/>
      <w:r w:rsidRPr="00E313A7">
        <w:rPr>
          <w:rFonts w:asciiTheme="minorHAnsi" w:hAnsiTheme="minorHAnsi" w:cs="Arial"/>
          <w:color w:val="000000"/>
          <w:sz w:val="14"/>
          <w:szCs w:val="14"/>
          <w:lang w:val="en-GB"/>
        </w:rPr>
        <w:t xml:space="preserve">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4D4693" w:rsidRPr="00E313A7" w:rsidTr="00B6580F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E313A7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E313A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4D4693" w:rsidRPr="00E313A7" w:rsidRDefault="004D4693" w:rsidP="006411E8">
            <w:pPr>
              <w:pStyle w:val="afd"/>
              <w:spacing w:before="100" w:beforeAutospacing="1"/>
              <w:jc w:val="center"/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E313A7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4D4693" w:rsidRPr="00E313A7" w:rsidRDefault="004D4693" w:rsidP="006411E8">
            <w:pPr>
              <w:pStyle w:val="afd"/>
              <w:spacing w:after="100" w:afterAutospacing="1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E313A7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</w:tbl>
    <w:p w:rsidR="004D4693" w:rsidRPr="008E4764" w:rsidRDefault="004D4693" w:rsidP="004D4693">
      <w:pPr>
        <w:pStyle w:val="ab"/>
        <w:spacing w:before="240"/>
        <w:rPr>
          <w:rFonts w:ascii="Calibri" w:hAnsi="Calibri" w:cs="Arial"/>
          <w:color w:val="000000"/>
          <w:sz w:val="18"/>
          <w:szCs w:val="18"/>
          <w:lang w:val="en-US"/>
        </w:rPr>
      </w:pPr>
      <w:r w:rsidRPr="0053627D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53627D">
        <w:rPr>
          <w:rFonts w:ascii="Calibri" w:hAnsi="Calibri" w:cs="Arial"/>
          <w:color w:val="000000"/>
          <w:sz w:val="18"/>
          <w:szCs w:val="18"/>
          <w:lang w:val="en-US"/>
        </w:rPr>
        <w:t xml:space="preserve"> August </w:t>
      </w:r>
      <w:r w:rsidRPr="0053627D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53627D">
        <w:rPr>
          <w:rFonts w:ascii="Calibri" w:hAnsi="Calibri" w:cs="Arial"/>
          <w:color w:val="000000"/>
          <w:sz w:val="18"/>
          <w:szCs w:val="18"/>
          <w:lang w:val="en-US"/>
        </w:rPr>
        <w:t>20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4D4693" w:rsidRPr="00B639A4" w:rsidTr="00B6580F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693" w:rsidRPr="00E313A7" w:rsidRDefault="004D4693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693" w:rsidRPr="00E313A7" w:rsidRDefault="004D4693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693" w:rsidRPr="004D4693" w:rsidRDefault="004D4693" w:rsidP="00B6580F">
            <w:pPr>
              <w:pStyle w:val="a6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E313A7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4D469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36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077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35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467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E313A7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34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205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35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811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36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119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33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140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32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442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89,9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34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391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34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244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33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274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92,2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42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667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32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979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E313A7">
              <w:rPr>
                <w:color w:val="000000"/>
                <w:sz w:val="14"/>
                <w:szCs w:val="14"/>
                <w:lang w:val="en-US"/>
              </w:rPr>
              <w:t>s</w:t>
            </w:r>
            <w:r w:rsidRPr="00E313A7">
              <w:rPr>
                <w:color w:val="000000"/>
                <w:sz w:val="14"/>
                <w:szCs w:val="14"/>
                <w:lang w:val="en-GB"/>
              </w:rPr>
              <w:t>t</w:t>
            </w:r>
            <w:r w:rsidRPr="00E313A7">
              <w:rPr>
                <w:color w:val="000000"/>
                <w:sz w:val="14"/>
                <w:szCs w:val="14"/>
                <w:lang w:val="en-US"/>
              </w:rPr>
              <w:t>i</w:t>
            </w:r>
            <w:r w:rsidRPr="00E313A7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35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186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kk-KZ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E313A7">
              <w:rPr>
                <w:color w:val="000000"/>
                <w:sz w:val="14"/>
                <w:szCs w:val="14"/>
                <w:lang w:val="en-US"/>
              </w:rPr>
              <w:t>i</w:t>
            </w:r>
            <w:r w:rsidRPr="00E313A7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33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601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37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387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41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193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39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020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</w:tr>
      <w:tr w:rsidR="004D4693" w:rsidRPr="00CA31BA" w:rsidTr="00B6580F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D4693" w:rsidRPr="00E313A7" w:rsidRDefault="004D4693" w:rsidP="00B6580F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33</w:t>
            </w:r>
            <w:r w:rsidR="004B6F53">
              <w:rPr>
                <w:rFonts w:ascii="Calibri" w:hAnsi="Calibri" w:cs="Arial CYR"/>
                <w:sz w:val="14"/>
                <w:szCs w:val="14"/>
                <w:lang w:val="kk-KZ"/>
              </w:rPr>
              <w:t xml:space="preserve"> </w:t>
            </w:r>
            <w:r w:rsidRPr="00E313A7">
              <w:rPr>
                <w:rFonts w:ascii="Calibri" w:hAnsi="Calibri" w:cs="Arial CYR"/>
                <w:sz w:val="14"/>
                <w:szCs w:val="14"/>
              </w:rPr>
              <w:t>240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693" w:rsidRPr="00E313A7" w:rsidRDefault="004D4693" w:rsidP="00B6580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313A7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</w:tr>
    </w:tbl>
    <w:p w:rsidR="004D4693" w:rsidRPr="00AA2752" w:rsidRDefault="004D4693" w:rsidP="0096617A">
      <w:pPr>
        <w:pStyle w:val="ab"/>
        <w:spacing w:before="24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</w:t>
      </w:r>
      <w:r w:rsidRPr="00CA31BA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 w:rsidRPr="00025A6D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August 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AA2752">
        <w:rPr>
          <w:rFonts w:ascii="Calibri" w:hAnsi="Calibri" w:cs="Arial"/>
          <w:color w:val="000000"/>
          <w:sz w:val="18"/>
          <w:szCs w:val="18"/>
          <w:lang w:val="en-US"/>
        </w:rPr>
        <w:t>20</w:t>
      </w:r>
    </w:p>
    <w:p w:rsidR="004D4693" w:rsidRPr="00E313A7" w:rsidRDefault="004D4693" w:rsidP="004D4693">
      <w:pPr>
        <w:pStyle w:val="a6"/>
        <w:rPr>
          <w:rFonts w:asciiTheme="minorHAnsi" w:hAnsiTheme="minorHAnsi" w:cs="Arial"/>
          <w:color w:val="000000"/>
          <w:sz w:val="14"/>
          <w:szCs w:val="14"/>
          <w:lang w:val="en-US"/>
        </w:rPr>
      </w:pPr>
      <w:r w:rsidRPr="00E313A7">
        <w:rPr>
          <w:rFonts w:asciiTheme="minorHAnsi" w:hAnsiTheme="minorHAnsi" w:cs="Arial"/>
          <w:color w:val="000000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4D4693" w:rsidRPr="00E313A7" w:rsidTr="00B6580F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E313A7">
              <w:rPr>
                <w:rFonts w:asciiTheme="minorHAnsi" w:hAnsiTheme="minorHAns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E313A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</w:t>
            </w:r>
            <w:r w:rsidRPr="00E313A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693" w:rsidRPr="00E313A7" w:rsidRDefault="004D4693" w:rsidP="00B6580F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E313A7">
              <w:rPr>
                <w:rFonts w:asciiTheme="minorHAnsi" w:hAnsiTheme="minorHAnsi" w:cs="Tahoma"/>
                <w:color w:val="000000"/>
                <w:sz w:val="14"/>
                <w:szCs w:val="14"/>
                <w:lang w:val="en-US"/>
              </w:rPr>
              <w:t>I</w:t>
            </w:r>
            <w:r w:rsidRPr="00E313A7">
              <w:rPr>
                <w:rFonts w:asciiTheme="minorHAnsi" w:hAnsiTheme="minorHAns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4D4693" w:rsidRPr="00E313A7" w:rsidTr="00B6580F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4D4693" w:rsidRDefault="00BF4B71" w:rsidP="00BF4B71">
            <w:pPr>
              <w:pStyle w:val="a7"/>
              <w:tabs>
                <w:tab w:val="center" w:pos="4960"/>
                <w:tab w:val="left" w:pos="5944"/>
              </w:tabs>
              <w:jc w:val="left"/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ab/>
            </w:r>
            <w:r w:rsidR="004D4693" w:rsidRPr="00E313A7"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  <w:r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ab/>
            </w:r>
          </w:p>
          <w:p w:rsidR="00BF4B71" w:rsidRPr="00BF4B71" w:rsidRDefault="00BF4B71" w:rsidP="00BF4B71">
            <w:pPr>
              <w:pStyle w:val="a9"/>
              <w:rPr>
                <w:lang w:val="en-US"/>
              </w:rPr>
            </w:pP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E313A7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93,1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91,9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101,3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101,0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104,8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92,5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91,4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104,1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65,3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63,1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73,3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71,9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108,5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108,9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104,4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109,6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108,8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117,9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110,8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111,0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105,4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92,2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91,0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117,3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119,7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101,7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101,5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103,7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106,3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107,1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102,9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104,4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111,6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111,7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110,3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104,2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104,6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102,7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108,0</w:t>
            </w:r>
          </w:p>
        </w:tc>
      </w:tr>
      <w:tr w:rsidR="004D4693" w:rsidRPr="00E313A7" w:rsidTr="00B6580F">
        <w:trPr>
          <w:cantSplit/>
          <w:trHeight w:val="67"/>
        </w:trPr>
        <w:tc>
          <w:tcPr>
            <w:tcW w:w="10065" w:type="dxa"/>
            <w:gridSpan w:val="4"/>
          </w:tcPr>
          <w:p w:rsidR="004D4693" w:rsidRPr="00E313A7" w:rsidRDefault="004D4693" w:rsidP="00B6580F">
            <w:pPr>
              <w:pStyle w:val="a7"/>
              <w:spacing w:before="120" w:after="80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E313A7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E313A7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106,0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106,7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102,1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117,9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119,9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100,3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99,7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102,6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104,3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103,1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99,2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123,2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127,4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109,0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110,2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99,4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99,3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99,7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106,4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106,7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100,6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693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101,1</w:t>
            </w:r>
          </w:p>
        </w:tc>
        <w:tc>
          <w:tcPr>
            <w:tcW w:w="2694" w:type="dxa"/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99,6</w:t>
            </w:r>
          </w:p>
        </w:tc>
      </w:tr>
      <w:tr w:rsidR="004D4693" w:rsidRPr="00E313A7" w:rsidTr="00B658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4D4693" w:rsidRPr="00E313A7" w:rsidRDefault="004D4693" w:rsidP="00B6580F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E313A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4D4693" w:rsidRPr="00E313A7" w:rsidRDefault="004D4693" w:rsidP="00B658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E313A7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</w:tbl>
    <w:p w:rsidR="009B0F7D" w:rsidRPr="002E1525" w:rsidRDefault="009B1DD5" w:rsidP="00B229D9">
      <w:pPr>
        <w:pStyle w:val="ab"/>
        <w:widowControl w:val="0"/>
        <w:jc w:val="both"/>
        <w:rPr>
          <w:rFonts w:asciiTheme="minorHAnsi" w:hAnsiTheme="minorHAnsi"/>
          <w:sz w:val="20"/>
          <w:lang w:val="en-US"/>
        </w:rPr>
      </w:pPr>
      <w:r w:rsidRPr="002E1525">
        <w:rPr>
          <w:rFonts w:asciiTheme="minorHAnsi" w:hAnsiTheme="minorHAnsi"/>
          <w:sz w:val="20"/>
          <w:lang w:val="en-US"/>
        </w:rPr>
        <w:t>Investment statistics</w:t>
      </w:r>
    </w:p>
    <w:p w:rsidR="002E1525" w:rsidRDefault="002E1525" w:rsidP="002E1525">
      <w:pPr>
        <w:pStyle w:val="ab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E316D9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402"/>
      </w:tblGrid>
      <w:tr w:rsidR="002E1525" w:rsidRPr="000E196A" w:rsidTr="00B352B7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525" w:rsidRPr="000E196A" w:rsidRDefault="002E1525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525" w:rsidRPr="000E196A" w:rsidRDefault="002E1525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0E196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January-</w:t>
            </w:r>
            <w:r w:rsidRPr="000E196A">
              <w:rPr>
                <w:rFonts w:ascii="Calibri" w:hAnsi="Calibri"/>
                <w:sz w:val="14"/>
                <w:szCs w:val="14"/>
                <w:lang w:val="en-US"/>
              </w:rPr>
              <w:t xml:space="preserve">August </w:t>
            </w:r>
            <w:r w:rsidRPr="000E196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525" w:rsidRPr="000E196A" w:rsidRDefault="002E1525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0E196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0E196A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0E196A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0E196A">
              <w:rPr>
                <w:rFonts w:ascii="Calibri" w:hAnsi="Calibri"/>
                <w:sz w:val="14"/>
                <w:szCs w:val="14"/>
              </w:rPr>
              <w:t>anuary</w:t>
            </w:r>
            <w:r w:rsidRPr="000E196A">
              <w:rPr>
                <w:rFonts w:ascii="Calibri" w:hAnsi="Calibri"/>
                <w:sz w:val="14"/>
                <w:szCs w:val="14"/>
                <w:lang w:val="en-US"/>
              </w:rPr>
              <w:t xml:space="preserve">-August </w:t>
            </w:r>
            <w:r w:rsidRPr="000E196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 w:rsidRPr="000E196A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 w:rsidRPr="000E196A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</w:tr>
      <w:tr w:rsidR="002E1525" w:rsidRPr="00B639A4" w:rsidTr="00B352B7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525" w:rsidRPr="000E196A" w:rsidRDefault="002E1525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525" w:rsidRPr="000E196A" w:rsidRDefault="002E1525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525" w:rsidRPr="000E196A" w:rsidRDefault="002E1525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1525" w:rsidRPr="000E196A" w:rsidRDefault="002E1525" w:rsidP="00B6580F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2E1525" w:rsidRPr="000E196A" w:rsidTr="00B352B7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7 041 249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93,9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239 966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3,4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129,5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0E196A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340 478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4,8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106,1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348 627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5,0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112,5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2 251 349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32,0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77,8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290 973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4,1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85,2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185 880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2,7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108,1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425 450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90,5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197 835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116,0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149 650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64,6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0E196A">
              <w:rPr>
                <w:color w:val="000000"/>
                <w:sz w:val="14"/>
                <w:szCs w:val="14"/>
                <w:lang w:val="en-US"/>
              </w:rPr>
              <w:t>y</w:t>
            </w:r>
            <w:r w:rsidRPr="000E196A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310 991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4,4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105,9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266 605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106,8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0E196A">
              <w:rPr>
                <w:color w:val="000000"/>
                <w:sz w:val="14"/>
                <w:szCs w:val="14"/>
                <w:lang w:val="en-US"/>
              </w:rPr>
              <w:t>s</w:t>
            </w:r>
            <w:r w:rsidRPr="000E196A">
              <w:rPr>
                <w:color w:val="000000"/>
                <w:sz w:val="14"/>
                <w:szCs w:val="14"/>
                <w:lang w:val="en-GB"/>
              </w:rPr>
              <w:t>t</w:t>
            </w:r>
            <w:r w:rsidRPr="000E196A">
              <w:rPr>
                <w:color w:val="000000"/>
                <w:sz w:val="14"/>
                <w:szCs w:val="14"/>
                <w:lang w:val="en-US"/>
              </w:rPr>
              <w:t>i</w:t>
            </w:r>
            <w:r w:rsidRPr="000E196A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139 960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2,0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114,5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0E196A">
              <w:rPr>
                <w:color w:val="000000"/>
                <w:sz w:val="14"/>
                <w:szCs w:val="14"/>
                <w:lang w:val="en-US"/>
              </w:rPr>
              <w:t>i</w:t>
            </w:r>
            <w:r w:rsidRPr="000E196A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260 1</w:t>
            </w:r>
            <w:r w:rsidRPr="000E196A">
              <w:rPr>
                <w:rFonts w:ascii="Calibri" w:hAnsi="Calibri" w:cs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3,7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128,3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418 146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5,9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105,1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548 739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7,8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518 543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110,1</w:t>
            </w:r>
          </w:p>
        </w:tc>
      </w:tr>
      <w:tr w:rsidR="002E1525" w:rsidRPr="000E196A" w:rsidTr="00B352B7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525" w:rsidRPr="000E196A" w:rsidRDefault="002E1525" w:rsidP="00B6580F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0E196A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147 937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2,1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525" w:rsidRPr="000E196A" w:rsidRDefault="002E1525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E196A">
              <w:rPr>
                <w:rFonts w:ascii="Calibri" w:hAnsi="Calibri" w:cs="Calibri"/>
                <w:sz w:val="14"/>
                <w:szCs w:val="14"/>
              </w:rPr>
              <w:t xml:space="preserve">    129,3</w:t>
            </w:r>
          </w:p>
        </w:tc>
      </w:tr>
    </w:tbl>
    <w:p w:rsidR="009B0F7D" w:rsidRPr="004257E3" w:rsidRDefault="009B0F7D" w:rsidP="00E813C2">
      <w:pPr>
        <w:pStyle w:val="ab"/>
        <w:spacing w:before="240"/>
        <w:jc w:val="both"/>
        <w:rPr>
          <w:rFonts w:asciiTheme="minorHAnsi" w:hAnsiTheme="minorHAnsi" w:cs="Calibri"/>
          <w:sz w:val="20"/>
          <w:lang w:val="en-US"/>
        </w:rPr>
      </w:pPr>
      <w:r w:rsidRPr="004257E3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4257E3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EB25A6" w:rsidRPr="00BD4EFB" w:rsidRDefault="00EB25A6" w:rsidP="00EB25A6">
      <w:pPr>
        <w:pStyle w:val="ab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:rsidR="00EB25A6" w:rsidRPr="00CE25C4" w:rsidRDefault="00EB25A6" w:rsidP="00EB25A6">
      <w:pPr>
        <w:pStyle w:val="a6"/>
        <w:spacing w:after="60"/>
        <w:rPr>
          <w:rFonts w:asciiTheme="minorHAnsi" w:hAnsiTheme="minorHAnsi" w:cs="Arial"/>
          <w:color w:val="000000"/>
          <w:sz w:val="14"/>
          <w:szCs w:val="14"/>
          <w:lang w:val="kk-KZ"/>
        </w:rPr>
      </w:pPr>
      <w:proofErr w:type="gramStart"/>
      <w:r w:rsidRPr="00CE25C4">
        <w:rPr>
          <w:rFonts w:asciiTheme="minorHAnsi" w:hAnsiTheme="minorHAnsi" w:cs="Arial"/>
          <w:color w:val="000000"/>
          <w:sz w:val="14"/>
          <w:szCs w:val="14"/>
          <w:lang w:val="en-US"/>
        </w:rPr>
        <w:t>as</w:t>
      </w:r>
      <w:proofErr w:type="gramEnd"/>
      <w:r w:rsidRPr="00CE25C4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of 01.</w:t>
      </w:r>
      <w:r w:rsidRPr="00CE25C4">
        <w:rPr>
          <w:rFonts w:asciiTheme="minorHAnsi" w:hAnsiTheme="minorHAnsi" w:cs="Arial"/>
          <w:color w:val="000000"/>
          <w:sz w:val="14"/>
          <w:szCs w:val="14"/>
          <w:lang w:val="kk-KZ"/>
        </w:rPr>
        <w:t>09</w:t>
      </w:r>
      <w:r w:rsidRPr="00CE25C4">
        <w:rPr>
          <w:rFonts w:asciiTheme="minorHAnsi" w:hAnsiTheme="minorHAnsi" w:cs="Arial"/>
          <w:color w:val="000000"/>
          <w:sz w:val="14"/>
          <w:szCs w:val="14"/>
          <w:lang w:val="en-US"/>
        </w:rPr>
        <w:t>.20</w:t>
      </w:r>
      <w:r w:rsidRPr="00CE25C4">
        <w:rPr>
          <w:rFonts w:asciiTheme="minorHAnsi" w:hAnsiTheme="minorHAnsi" w:cs="Arial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EB25A6" w:rsidRPr="00CE25C4" w:rsidTr="00B6580F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Among which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GB"/>
              </w:rPr>
              <w:t>of</w:t>
            </w: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CE25C4">
              <w:rPr>
                <w:rFonts w:asciiTheme="minorHAnsi" w:hAnsiTheme="minorHAnsi" w:cs="Arial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in liquidation process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456 697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320 320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46 950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170 740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102 630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6 380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14 271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10 854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1 017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6 775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3 062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235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18 135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13 597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2 045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6 914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4 638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147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23 342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16 367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2 590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9 791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3 986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13 216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9 850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1 744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4 750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3 356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163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11 379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8 577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5 443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2 320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208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13 058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9 382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1 613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4 537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3 232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58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30 845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22 415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1 210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10 407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10 798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14 376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11 000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7 315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2 890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509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10 575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8 009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4 689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2 689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207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15 778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10 957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902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4 947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5 108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416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16 453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12 787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1 365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7 605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3 817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162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8 062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5 464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2 174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15 373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11 994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1 409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7 000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3 585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21 486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15 637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1 351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10 295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3 991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349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76 174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53 950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7 226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26 443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20 281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2 094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127 942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80 090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19 504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41 366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19 220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1 097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24 006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16 792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2 310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6 999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7 483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EB25A6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84</w:t>
            </w:r>
          </w:p>
        </w:tc>
      </w:tr>
    </w:tbl>
    <w:p w:rsidR="00BF4B71" w:rsidRDefault="00BF4B71" w:rsidP="00EB25A6">
      <w:pPr>
        <w:pStyle w:val="ab"/>
        <w:rPr>
          <w:rFonts w:ascii="Calibri" w:hAnsi="Calibri" w:cs="Arial"/>
          <w:color w:val="000000"/>
          <w:sz w:val="18"/>
          <w:szCs w:val="18"/>
          <w:lang w:val="en-US"/>
        </w:rPr>
      </w:pPr>
    </w:p>
    <w:p w:rsidR="00EB25A6" w:rsidRPr="00BD4EFB" w:rsidRDefault="00EB25A6" w:rsidP="00EB25A6">
      <w:pPr>
        <w:pStyle w:val="ab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lastRenderedPageBreak/>
        <w:t>Registered juridical persons by regions and</w:t>
      </w:r>
      <w:r w:rsidRPr="00BD4EFB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EB25A6" w:rsidRPr="00CE25C4" w:rsidRDefault="00EB25A6" w:rsidP="00EB25A6">
      <w:pPr>
        <w:pStyle w:val="a6"/>
        <w:spacing w:after="60"/>
        <w:rPr>
          <w:rFonts w:asciiTheme="minorHAnsi" w:hAnsiTheme="minorHAnsi" w:cs="Arial"/>
          <w:color w:val="000000"/>
          <w:sz w:val="14"/>
          <w:szCs w:val="14"/>
          <w:lang w:val="kk-KZ"/>
        </w:rPr>
      </w:pPr>
      <w:proofErr w:type="gramStart"/>
      <w:r w:rsidRPr="00CE25C4">
        <w:rPr>
          <w:rFonts w:asciiTheme="minorHAnsi" w:hAnsiTheme="minorHAnsi" w:cs="Arial"/>
          <w:color w:val="000000"/>
          <w:sz w:val="14"/>
          <w:szCs w:val="14"/>
          <w:lang w:val="en-US"/>
        </w:rPr>
        <w:t>as</w:t>
      </w:r>
      <w:proofErr w:type="gramEnd"/>
      <w:r w:rsidRPr="00CE25C4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of 01.</w:t>
      </w:r>
      <w:r w:rsidRPr="00CE25C4">
        <w:rPr>
          <w:rFonts w:asciiTheme="minorHAnsi" w:hAnsiTheme="minorHAnsi" w:cs="Arial"/>
          <w:color w:val="000000"/>
          <w:sz w:val="14"/>
          <w:szCs w:val="14"/>
          <w:lang w:val="kk-KZ"/>
        </w:rPr>
        <w:t>09</w:t>
      </w:r>
      <w:r w:rsidRPr="00CE25C4">
        <w:rPr>
          <w:rFonts w:asciiTheme="minorHAnsi" w:hAnsiTheme="minorHAnsi" w:cs="Arial"/>
          <w:color w:val="000000"/>
          <w:sz w:val="14"/>
          <w:szCs w:val="14"/>
          <w:lang w:val="en-US"/>
        </w:rPr>
        <w:t>.20</w:t>
      </w:r>
      <w:r w:rsidRPr="00CE25C4">
        <w:rPr>
          <w:rFonts w:asciiTheme="minorHAnsi" w:hAnsiTheme="minorHAnsi" w:cs="Arial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EB25A6" w:rsidRPr="00B639A4" w:rsidTr="00B6580F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GB"/>
              </w:rPr>
              <w:t>Of</w:t>
            </w: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CE25C4">
              <w:rPr>
                <w:rFonts w:asciiTheme="minorHAnsi" w:hAnsiTheme="minorHAnsi" w:cs="Arial"/>
                <w:sz w:val="14"/>
                <w:szCs w:val="14"/>
                <w:lang w:val="en-GB"/>
              </w:rPr>
              <w:t>which</w:t>
            </w: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foreign</w:t>
            </w:r>
          </w:p>
        </w:tc>
      </w:tr>
      <w:tr w:rsidR="00EB25A6" w:rsidRPr="00B639A4" w:rsidTr="00B6580F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CE25C4">
              <w:rPr>
                <w:rFonts w:asciiTheme="minorHAnsi" w:hAnsiTheme="minorHAns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25A6" w:rsidRPr="00CE25C4" w:rsidRDefault="00EB25A6" w:rsidP="00B6580F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456 697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25 456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403 387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680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11 207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27 854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14 271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2 068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11 763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440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18 135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1 509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15 833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793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23 342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2 314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20 453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575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13 216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1 029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11 483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704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11 379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1 364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9 438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577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13 058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1 619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10 590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849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30 845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1 972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27 523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1 350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14 376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1 880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11 602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894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10 575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1 286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9 173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15 778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809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14 091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878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16 453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1 308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14 516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629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10 288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1 451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8 221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616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15 373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2 345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12 893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21 486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2 170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18 615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701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76 174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715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70 712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1 767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4 747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127 942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1 084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113 892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4 630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12 966</w:t>
            </w:r>
          </w:p>
        </w:tc>
      </w:tr>
      <w:tr w:rsidR="00EB25A6" w:rsidRPr="00CE25C4" w:rsidTr="00B6580F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B25A6" w:rsidRPr="00CE25C4" w:rsidRDefault="00EB25A6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E25C4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24 006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22 589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518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B25A6" w:rsidRPr="00CE25C4" w:rsidRDefault="00EB25A6" w:rsidP="00945D32">
            <w:pPr>
              <w:ind w:left="-56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E25C4">
              <w:rPr>
                <w:rFonts w:asciiTheme="minorHAnsi" w:hAnsiTheme="minorHAnsi" w:cstheme="minorHAnsi"/>
                <w:sz w:val="14"/>
                <w:szCs w:val="14"/>
              </w:rPr>
              <w:t>884</w:t>
            </w:r>
          </w:p>
        </w:tc>
      </w:tr>
    </w:tbl>
    <w:p w:rsidR="007909CE" w:rsidRPr="00306549" w:rsidRDefault="00F90EF4" w:rsidP="00B229D9">
      <w:pPr>
        <w:pStyle w:val="ab"/>
        <w:widowControl w:val="0"/>
        <w:spacing w:line="360" w:lineRule="auto"/>
        <w:jc w:val="left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306549">
        <w:rPr>
          <w:rFonts w:asciiTheme="minorHAnsi" w:hAnsiTheme="minorHAnsi"/>
          <w:sz w:val="20"/>
        </w:rPr>
        <w:t>Domestic trade</w:t>
      </w:r>
      <w:r w:rsidRPr="00306549">
        <w:rPr>
          <w:rFonts w:asciiTheme="minorHAnsi" w:hAnsiTheme="minorHAnsi"/>
          <w:sz w:val="20"/>
          <w:lang w:val="en-US"/>
        </w:rPr>
        <w:t xml:space="preserve"> </w:t>
      </w:r>
      <w:r w:rsidRPr="00306549">
        <w:rPr>
          <w:rStyle w:val="af4"/>
          <w:rFonts w:asciiTheme="minorHAnsi" w:hAnsiTheme="minorHAnsi"/>
          <w:color w:val="auto"/>
          <w:sz w:val="20"/>
          <w:u w:val="none"/>
        </w:rPr>
        <w:t>statistics</w:t>
      </w:r>
    </w:p>
    <w:p w:rsidR="00306549" w:rsidRPr="00034ACF" w:rsidRDefault="00306549" w:rsidP="004257E3">
      <w:pPr>
        <w:pStyle w:val="ab"/>
        <w:spacing w:before="0" w:after="0" w:line="480" w:lineRule="auto"/>
        <w:rPr>
          <w:rFonts w:ascii="Calibri" w:hAnsi="Calibri" w:cs="Arial"/>
          <w:color w:val="000000"/>
          <w:sz w:val="18"/>
          <w:szCs w:val="18"/>
          <w:lang w:val="en-US"/>
        </w:rPr>
      </w:pPr>
      <w:r w:rsidRPr="002B16E7">
        <w:rPr>
          <w:rFonts w:ascii="Calibri" w:hAnsi="Calibri" w:cs="Arial"/>
          <w:color w:val="000000"/>
          <w:sz w:val="18"/>
          <w:szCs w:val="18"/>
          <w:lang w:val="en-GB"/>
        </w:rPr>
        <w:t>The volume of sales of goods in</w:t>
      </w:r>
      <w:r w:rsidRPr="002B16E7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2B16E7">
        <w:rPr>
          <w:rFonts w:ascii="Calibri" w:hAnsi="Calibri" w:cs="Arial"/>
          <w:color w:val="000000"/>
          <w:sz w:val="18"/>
          <w:szCs w:val="18"/>
          <w:lang w:val="en-GB"/>
        </w:rPr>
        <w:t>January</w:t>
      </w:r>
      <w:r w:rsidRPr="00AF2621">
        <w:rPr>
          <w:rFonts w:ascii="Calibri" w:hAnsi="Calibri" w:cs="Arial"/>
          <w:color w:val="000000"/>
          <w:sz w:val="18"/>
          <w:szCs w:val="18"/>
          <w:lang w:val="en-US"/>
        </w:rPr>
        <w:t>-</w:t>
      </w:r>
      <w:r>
        <w:rPr>
          <w:rFonts w:ascii="Calibri" w:hAnsi="Calibri" w:cs="Arial"/>
          <w:color w:val="000000"/>
          <w:sz w:val="18"/>
          <w:szCs w:val="18"/>
          <w:lang w:val="en-US"/>
        </w:rPr>
        <w:t>August</w:t>
      </w:r>
      <w:r w:rsidRPr="002B16E7">
        <w:rPr>
          <w:rFonts w:ascii="Calibri" w:hAnsi="Calibri" w:cs="Arial"/>
          <w:color w:val="000000"/>
          <w:sz w:val="18"/>
          <w:szCs w:val="18"/>
          <w:lang w:val="en-GB"/>
        </w:rPr>
        <w:t xml:space="preserve"> 20</w:t>
      </w:r>
      <w:r w:rsidRPr="00034ACF">
        <w:rPr>
          <w:rFonts w:ascii="Calibri" w:hAnsi="Calibri" w:cs="Arial"/>
          <w:color w:val="000000"/>
          <w:sz w:val="18"/>
          <w:szCs w:val="18"/>
          <w:lang w:val="en-US"/>
        </w:rPr>
        <w:t>20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552"/>
      </w:tblGrid>
      <w:tr w:rsidR="00306549" w:rsidRPr="00B639A4" w:rsidTr="00B6580F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49" w:rsidRPr="00CD2032" w:rsidRDefault="00306549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49" w:rsidRPr="00CD2032" w:rsidRDefault="00306549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549" w:rsidRPr="00CD2032" w:rsidRDefault="00306549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306549" w:rsidRPr="00B639A4" w:rsidTr="00B6580F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49" w:rsidRPr="00CD2032" w:rsidRDefault="00306549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49" w:rsidRPr="00CD2032" w:rsidRDefault="00306549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49" w:rsidRPr="00CD2032" w:rsidRDefault="00306549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49" w:rsidRPr="00CD2032" w:rsidRDefault="00306549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6549" w:rsidRPr="00CD2032" w:rsidRDefault="00306549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bookmarkStart w:id="4" w:name="_Hlk179773996"/>
            <w:r w:rsidRPr="00CD2032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6 808 844,1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90,5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39,6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14 083 660,4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158 547,9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59,0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320 935,2</w:t>
            </w:r>
          </w:p>
        </w:tc>
      </w:tr>
      <w:tr w:rsidR="00306549" w:rsidRPr="002B16E7" w:rsidTr="00B6580F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407 316,8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17,9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574 433,6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301 136,9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47,4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291 664,4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190 159,9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38,4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1 421 163,2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206 091,6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37,2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230 215,0</w:t>
            </w:r>
          </w:p>
        </w:tc>
      </w:tr>
      <w:tr w:rsidR="00306549" w:rsidRPr="002B16E7" w:rsidTr="00B6580F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195 918,0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61,2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159 046,7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633 183,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60,7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707 835,0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223 375,7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28,2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418 906,6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190 319,4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114 057,1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115 503,2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121 172,5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248 965,3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49,6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296 784,2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155 142,0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45,1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226 801,3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105 634,7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39,5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45 946,3</w:t>
            </w:r>
          </w:p>
        </w:tc>
      </w:tr>
      <w:tr w:rsidR="00306549" w:rsidRPr="002B16E7" w:rsidTr="00B6580F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611 446,0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76,6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498 847,2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773 040,3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20,8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2 088 081,5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2 053 748,7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30,1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6 042 198,4</w:t>
            </w:r>
          </w:p>
        </w:tc>
      </w:tr>
      <w:tr w:rsidR="00306549" w:rsidRPr="002B16E7" w:rsidTr="00B6580F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549" w:rsidRPr="00CD2032" w:rsidRDefault="00306549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239 314,2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19,2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549" w:rsidRPr="00CD2032" w:rsidRDefault="00306549" w:rsidP="00B6580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D2032">
              <w:rPr>
                <w:rFonts w:asciiTheme="minorHAnsi" w:hAnsiTheme="minorHAnsi"/>
                <w:color w:val="000000"/>
                <w:sz w:val="14"/>
                <w:szCs w:val="14"/>
              </w:rPr>
              <w:t>525 572,2</w:t>
            </w:r>
          </w:p>
        </w:tc>
      </w:tr>
    </w:tbl>
    <w:bookmarkEnd w:id="4"/>
    <w:p w:rsidR="005F2AEC" w:rsidRPr="000712D0" w:rsidRDefault="00F90EF4" w:rsidP="00E813C2">
      <w:pPr>
        <w:pStyle w:val="ab"/>
        <w:spacing w:before="240" w:line="360" w:lineRule="auto"/>
        <w:jc w:val="both"/>
        <w:rPr>
          <w:rFonts w:asciiTheme="minorHAnsi" w:hAnsiTheme="minorHAnsi"/>
          <w:sz w:val="20"/>
          <w:lang w:val="en-US"/>
        </w:rPr>
      </w:pPr>
      <w:r w:rsidRPr="000712D0">
        <w:rPr>
          <w:rFonts w:asciiTheme="minorHAnsi" w:hAnsiTheme="minorHAnsi"/>
          <w:sz w:val="20"/>
          <w:lang w:val="en-US"/>
        </w:rPr>
        <w:t>Agriculture, forestry</w:t>
      </w:r>
      <w:r w:rsidR="00285563" w:rsidRPr="000712D0">
        <w:rPr>
          <w:rFonts w:asciiTheme="minorHAnsi" w:hAnsiTheme="minorHAnsi"/>
          <w:sz w:val="20"/>
          <w:lang w:val="en-US"/>
        </w:rPr>
        <w:t>, hunting</w:t>
      </w:r>
      <w:r w:rsidRPr="000712D0">
        <w:rPr>
          <w:rFonts w:asciiTheme="minorHAnsi" w:hAnsiTheme="minorHAnsi"/>
          <w:sz w:val="20"/>
          <w:lang w:val="en-US"/>
        </w:rPr>
        <w:t xml:space="preserve"> and fisheries statistics</w:t>
      </w:r>
    </w:p>
    <w:p w:rsidR="00C900A0" w:rsidRPr="00F52854" w:rsidRDefault="00C900A0" w:rsidP="00C900A0">
      <w:pPr>
        <w:pStyle w:val="ab"/>
        <w:spacing w:before="120" w:line="360" w:lineRule="auto"/>
        <w:rPr>
          <w:rFonts w:ascii="Calibri" w:hAnsi="Calibri"/>
          <w:sz w:val="18"/>
          <w:szCs w:val="18"/>
          <w:lang w:val="en-US"/>
        </w:rPr>
      </w:pPr>
      <w:r w:rsidRPr="00F52854">
        <w:rPr>
          <w:rFonts w:ascii="Calibri" w:hAnsi="Calibri"/>
          <w:sz w:val="18"/>
          <w:szCs w:val="18"/>
          <w:lang w:val="en-GB"/>
        </w:rPr>
        <w:t>Number of livestock and poultry as of September</w:t>
      </w:r>
      <w:r w:rsidRPr="00F52854">
        <w:rPr>
          <w:rFonts w:ascii="Calibri" w:hAnsi="Calibri"/>
          <w:sz w:val="18"/>
          <w:szCs w:val="18"/>
          <w:lang w:val="en-US"/>
        </w:rPr>
        <w:t xml:space="preserve"> </w:t>
      </w:r>
      <w:r w:rsidRPr="00F52854">
        <w:rPr>
          <w:rFonts w:ascii="Calibri" w:hAnsi="Calibri"/>
          <w:sz w:val="18"/>
          <w:szCs w:val="18"/>
          <w:lang w:val="en-GB"/>
        </w:rPr>
        <w:t xml:space="preserve">1, </w:t>
      </w:r>
      <w:r w:rsidRPr="00F52854">
        <w:rPr>
          <w:rFonts w:ascii="Calibri" w:hAnsi="Calibri"/>
          <w:sz w:val="18"/>
          <w:szCs w:val="18"/>
          <w:lang w:val="en-US"/>
        </w:rPr>
        <w:t>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C900A0" w:rsidRPr="00F52854" w:rsidTr="00B6580F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C900A0" w:rsidRPr="00F52854" w:rsidTr="00B6580F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C900A0" w:rsidRPr="00F52854" w:rsidTr="00B6580F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F52854">
              <w:rPr>
                <w:rFonts w:ascii="Calibri" w:hAnsi="Calibri"/>
                <w:sz w:val="14"/>
                <w:szCs w:val="14"/>
              </w:rPr>
              <w:t>0</w:t>
            </w:r>
            <w:r w:rsidRPr="00F52854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F52854">
              <w:rPr>
                <w:rFonts w:ascii="Calibri" w:hAnsi="Calibri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F52854">
              <w:rPr>
                <w:rFonts w:ascii="Calibri" w:hAnsi="Calibri"/>
                <w:sz w:val="14"/>
                <w:szCs w:val="14"/>
              </w:rPr>
              <w:t>0</w:t>
            </w:r>
            <w:r w:rsidRPr="00F52854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F52854">
              <w:rPr>
                <w:rFonts w:ascii="Calibri" w:hAnsi="Calibri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F52854">
              <w:rPr>
                <w:rFonts w:ascii="Calibri" w:hAnsi="Calibri"/>
                <w:sz w:val="14"/>
                <w:szCs w:val="14"/>
              </w:rPr>
              <w:t>0</w:t>
            </w:r>
            <w:r w:rsidRPr="00F52854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 w:rsidRPr="00F52854">
              <w:rPr>
                <w:rFonts w:ascii="Calibri" w:hAnsi="Calibri"/>
                <w:sz w:val="14"/>
                <w:szCs w:val="14"/>
              </w:rPr>
              <w:t>19</w:t>
            </w:r>
          </w:p>
        </w:tc>
      </w:tr>
      <w:tr w:rsidR="00C900A0" w:rsidRPr="00F52854" w:rsidTr="00B6580F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8 445,3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3 087,7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4 585,0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480,5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247,7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562,2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242,6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263,7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1 257,9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655,8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675,2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217,9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181,2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244,2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619,7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326,4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270,0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490,4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282,9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122,7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227,6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495,4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188,8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242,9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68,8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251,8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1 109,2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146,7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914,0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1 223,8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604,6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572,5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75,8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68,3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97,5</w:t>
            </w:r>
          </w:p>
        </w:tc>
      </w:tr>
      <w:tr w:rsidR="00C900A0" w:rsidRPr="00F52854" w:rsidTr="00B6580F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lastRenderedPageBreak/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4 035,5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1 561,5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2 190,1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121,7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141,7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577,8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304,8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179,9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138,6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137,3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204,4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37,0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129,9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72,9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128,6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443,4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570,6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291,3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262,1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83,9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75,0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85,9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2854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</w:tr>
      <w:tr w:rsidR="00C900A0" w:rsidRPr="00F52854" w:rsidTr="00B6580F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20 248,9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8 628,2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10 552,0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547,7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402,7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1 245,5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620,7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567,1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3 961,7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2 075,6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1 709,3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260,0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234,4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1 145,7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592,3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489,0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3 137,8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1 696,7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1 341,4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870,8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538,8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293,0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429,7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307,1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318,8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263,3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186,4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370,4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430,2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368,6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4 603,7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1 065,7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3 163,4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1 715,3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875,7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776,7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tabs>
                <w:tab w:val="left" w:pos="648"/>
              </w:tabs>
              <w:ind w:right="-33" w:firstLine="106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C900A0" w:rsidRPr="00F52854" w:rsidTr="00B6580F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2 641,0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833,5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1 786,9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191,7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300,3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228,5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232,4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266,3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185,9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51,9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62,1</w:t>
            </w:r>
          </w:p>
        </w:tc>
      </w:tr>
      <w:tr w:rsidR="00C900A0" w:rsidRPr="00F52854" w:rsidTr="00946242">
        <w:trPr>
          <w:cantSplit/>
          <w:trHeight w:val="285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946242">
            <w:pPr>
              <w:pStyle w:val="afd"/>
              <w:tabs>
                <w:tab w:val="center" w:pos="5420"/>
                <w:tab w:val="left" w:pos="6530"/>
              </w:tabs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595,3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23,3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70,7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86,2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153,9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185,2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155,8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F52854">
              <w:rPr>
                <w:rFonts w:ascii="Calibri" w:hAnsi="Calibri" w:cs="Calibri"/>
                <w:sz w:val="14"/>
                <w:szCs w:val="14"/>
              </w:rPr>
              <w:t xml:space="preserve">24 </w:t>
            </w: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46,5</w:t>
            </w:r>
          </w:p>
        </w:tc>
      </w:tr>
      <w:tr w:rsidR="00C900A0" w:rsidRPr="00F52854" w:rsidTr="00B6580F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3 168,3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1 507,0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1 462,2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223,8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150,8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246,3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200,1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75,7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298,6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280,7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C900A0" w:rsidRPr="00F52854" w:rsidTr="000712D0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00A0" w:rsidRPr="000712D0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0712D0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236,4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120,8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171,4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F52854">
              <w:rPr>
                <w:rFonts w:ascii="Calibri" w:hAnsi="Calibri" w:cs="Calibri"/>
                <w:sz w:val="14"/>
                <w:szCs w:val="14"/>
              </w:rPr>
              <w:t xml:space="preserve">11,3 </w:t>
            </w: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121,6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32,5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27,8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0712D0">
              <w:rPr>
                <w:rFonts w:ascii="Calibri" w:hAnsi="Calibri" w:cs="Calibri"/>
                <w:sz w:val="14"/>
                <w:szCs w:val="14"/>
              </w:rPr>
              <w:t xml:space="preserve">2,6 </w:t>
            </w:r>
            <w:r w:rsidRPr="000712D0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F52854">
              <w:rPr>
                <w:rFonts w:ascii="Calibri" w:hAnsi="Calibri" w:cs="Calibri"/>
                <w:sz w:val="14"/>
                <w:szCs w:val="14"/>
              </w:rPr>
              <w:t xml:space="preserve">4,3 </w:t>
            </w: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</w:tr>
      <w:tr w:rsidR="00C900A0" w:rsidRPr="00F52854" w:rsidTr="000712D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0712D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712D0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57,4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Default="00C900A0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39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</w:tr>
      <w:tr w:rsidR="00C900A0" w:rsidRPr="00F52854" w:rsidTr="00B6580F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46 761,2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688,0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14 679,5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7 669,7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1 184,8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1 402,5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747,3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11 305,3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1 596,8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1 606,3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420,9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1 583,6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860,8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3 631,1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529,5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5 052,2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2 936,4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1 855,9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633,5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5 064,3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2 539,8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2 020,4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1 282,6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4 235,9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1 413,9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26,0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1 000,9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F52854">
              <w:rPr>
                <w:rFonts w:ascii="Calibri" w:hAnsi="Calibri" w:cs="Calibri"/>
                <w:sz w:val="14"/>
                <w:szCs w:val="14"/>
              </w:rPr>
              <w:t xml:space="preserve">3,7 </w:t>
            </w: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388,9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</w:tr>
    </w:tbl>
    <w:p w:rsidR="00C900A0" w:rsidRPr="00F52854" w:rsidRDefault="00C900A0" w:rsidP="00B352B7">
      <w:pPr>
        <w:pStyle w:val="ab"/>
        <w:widowControl w:val="0"/>
        <w:spacing w:line="480" w:lineRule="auto"/>
        <w:rPr>
          <w:rFonts w:ascii="Calibri" w:hAnsi="Calibri"/>
          <w:sz w:val="18"/>
          <w:szCs w:val="18"/>
          <w:lang w:val="en-US"/>
        </w:rPr>
      </w:pPr>
      <w:r w:rsidRPr="00F52854">
        <w:rPr>
          <w:rFonts w:ascii="Calibri" w:hAnsi="Calibri"/>
          <w:sz w:val="18"/>
          <w:szCs w:val="18"/>
          <w:lang w:val="en-GB"/>
        </w:rPr>
        <w:t>Production of main animal breeding products in January-</w:t>
      </w:r>
      <w:r w:rsidR="000712D0">
        <w:rPr>
          <w:rFonts w:ascii="Calibri" w:hAnsi="Calibri"/>
          <w:sz w:val="18"/>
          <w:szCs w:val="18"/>
          <w:lang w:val="en-GB"/>
        </w:rPr>
        <w:t>A</w:t>
      </w:r>
      <w:r w:rsidRPr="00F52854">
        <w:rPr>
          <w:rFonts w:ascii="Calibri" w:hAnsi="Calibri"/>
          <w:sz w:val="18"/>
          <w:szCs w:val="18"/>
          <w:lang w:val="en-GB"/>
        </w:rPr>
        <w:t>ugust 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C900A0" w:rsidRPr="00F52854" w:rsidTr="00B6580F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F52854" w:rsidRDefault="00C900A0" w:rsidP="00B6580F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F52854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F52854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F52854" w:rsidRDefault="00C900A0" w:rsidP="00B6580F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F52854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0712D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January-A</w:t>
            </w:r>
            <w:r w:rsidR="00C900A0" w:rsidRPr="00F52854">
              <w:rPr>
                <w:rFonts w:ascii="Calibri" w:hAnsi="Calibri"/>
                <w:sz w:val="14"/>
                <w:szCs w:val="14"/>
                <w:lang w:val="en-GB"/>
              </w:rPr>
              <w:t>ugust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0712D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J</w:t>
            </w:r>
            <w:r w:rsidR="00C900A0" w:rsidRPr="00F52854">
              <w:rPr>
                <w:rFonts w:ascii="Calibri" w:hAnsi="Calibri"/>
                <w:sz w:val="14"/>
                <w:szCs w:val="14"/>
                <w:lang w:val="en-GB"/>
              </w:rPr>
              <w:t>une 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0712D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January-A</w:t>
            </w:r>
            <w:r w:rsidR="00C900A0" w:rsidRPr="00F52854">
              <w:rPr>
                <w:rFonts w:ascii="Calibri" w:hAnsi="Calibri"/>
                <w:sz w:val="14"/>
                <w:szCs w:val="14"/>
                <w:lang w:val="en-GB"/>
              </w:rPr>
              <w:t>ugust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0A0" w:rsidRPr="00F52854" w:rsidRDefault="00C900A0" w:rsidP="00B6580F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0A0" w:rsidRPr="00F52854" w:rsidRDefault="000712D0" w:rsidP="00B6580F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GB"/>
              </w:rPr>
              <w:t>as % to January-A</w:t>
            </w:r>
            <w:r w:rsidR="00C900A0" w:rsidRPr="00F52854">
              <w:rPr>
                <w:rFonts w:ascii="Calibri" w:hAnsi="Calibri"/>
                <w:sz w:val="14"/>
                <w:szCs w:val="14"/>
                <w:lang w:val="en-GB"/>
              </w:rPr>
              <w:t>ugust 2019</w:t>
            </w:r>
          </w:p>
        </w:tc>
      </w:tr>
      <w:tr w:rsidR="00C900A0" w:rsidRPr="00B639A4" w:rsidTr="00B6580F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1 172,8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223,3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648,3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87,5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4 266,5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872,0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3 079,6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282,0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14,2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211,3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246,2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34,4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202,6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547,5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121,6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393,6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45,9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36,4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175,9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46,5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222,0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48,4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167,5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348,6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164,6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179,9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350,2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32,1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271,5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56,9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47,6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291,9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61,7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191,6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428,8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283,8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Turkistan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540,7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12,8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508,5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688,1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239,0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425,6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55,3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55,5</w:t>
            </w:r>
          </w:p>
        </w:tc>
      </w:tr>
      <w:tr w:rsidR="00C900A0" w:rsidRPr="00F52854" w:rsidTr="00B6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35,2</w:t>
            </w:r>
          </w:p>
        </w:tc>
        <w:tc>
          <w:tcPr>
            <w:tcW w:w="1417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30,4</w:t>
            </w:r>
          </w:p>
        </w:tc>
        <w:tc>
          <w:tcPr>
            <w:tcW w:w="1382" w:type="dxa"/>
            <w:vAlign w:val="bottom"/>
          </w:tcPr>
          <w:p w:rsidR="00C900A0" w:rsidRPr="00F52854" w:rsidRDefault="00C900A0" w:rsidP="00B6580F">
            <w:pPr>
              <w:ind w:firstLine="10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900A0" w:rsidRPr="00F52854" w:rsidTr="00B6580F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F52854">
              <w:rPr>
                <w:b/>
                <w:sz w:val="14"/>
                <w:szCs w:val="14"/>
                <w:lang w:val="en-GB"/>
              </w:rPr>
              <w:t>Eg</w:t>
            </w:r>
            <w:r>
              <w:rPr>
                <w:b/>
                <w:sz w:val="14"/>
                <w:szCs w:val="14"/>
                <w:lang w:val="en-GB"/>
              </w:rPr>
              <w:t>g</w:t>
            </w:r>
            <w:r w:rsidRPr="00F52854">
              <w:rPr>
                <w:b/>
                <w:sz w:val="14"/>
                <w:szCs w:val="14"/>
                <w:lang w:val="en-GB"/>
              </w:rPr>
              <w:t>s*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3 570,4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899,4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</w:t>
            </w:r>
            <w:r w:rsidRPr="00F52854">
              <w:rPr>
                <w:rFonts w:ascii="Calibri" w:hAnsi="Calibri" w:cs="Calibri"/>
                <w:sz w:val="14"/>
                <w:szCs w:val="14"/>
              </w:rPr>
              <w:t xml:space="preserve">11,7 </w:t>
            </w:r>
            <w:r w:rsidRPr="00F52854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150,8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696,0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29,2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50,6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450,9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446,9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170,2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194,2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138,2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149,9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88,9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39,5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C900A0" w:rsidRPr="00F52854" w:rsidTr="00B6580F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00A0" w:rsidRPr="00F52854" w:rsidRDefault="00C900A0" w:rsidP="00B6580F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F5285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129,8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00A0" w:rsidRPr="00F52854" w:rsidRDefault="00C900A0" w:rsidP="00B6580F">
            <w:pPr>
              <w:ind w:firstLine="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5285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C900A0" w:rsidRPr="00F52854" w:rsidRDefault="00C900A0" w:rsidP="00C900A0">
      <w:pPr>
        <w:pStyle w:val="a4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F52854">
        <w:rPr>
          <w:rFonts w:ascii="Calibri" w:hAnsi="Calibri" w:cs="Arial"/>
          <w:sz w:val="14"/>
          <w:szCs w:val="14"/>
          <w:lang w:val="en-GB"/>
        </w:rPr>
        <w:t>* Million</w:t>
      </w:r>
      <w:r w:rsidRPr="00F52854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F567E5" w:rsidRPr="00FF1E5F" w:rsidRDefault="00F567E5" w:rsidP="0096617A">
      <w:pPr>
        <w:pStyle w:val="a0"/>
        <w:widowControl w:val="0"/>
        <w:spacing w:before="240"/>
        <w:ind w:firstLine="0"/>
        <w:rPr>
          <w:rFonts w:asciiTheme="minorHAnsi" w:hAnsiTheme="minorHAnsi"/>
          <w:b/>
          <w:lang w:val="en-US"/>
        </w:rPr>
      </w:pPr>
      <w:r w:rsidRPr="00FF1E5F">
        <w:rPr>
          <w:rFonts w:asciiTheme="minorHAnsi" w:hAnsiTheme="minorHAnsi" w:cs="Calibri"/>
          <w:b/>
          <w:lang w:val="en-US"/>
        </w:rPr>
        <w:t xml:space="preserve">Industrial production </w:t>
      </w:r>
      <w:r w:rsidRPr="00FF1E5F">
        <w:rPr>
          <w:rFonts w:asciiTheme="minorHAnsi" w:hAnsiTheme="minorHAnsi"/>
          <w:b/>
          <w:lang w:val="en-US"/>
        </w:rPr>
        <w:t>statistics</w:t>
      </w:r>
    </w:p>
    <w:p w:rsidR="00E21D85" w:rsidRPr="00393DF7" w:rsidRDefault="00E21D85" w:rsidP="00E21D85">
      <w:pPr>
        <w:pStyle w:val="ab"/>
        <w:shd w:val="clear" w:color="auto" w:fill="FFFFFF"/>
        <w:spacing w:before="0"/>
        <w:rPr>
          <w:rFonts w:asciiTheme="minorHAnsi" w:hAnsiTheme="minorHAnsi"/>
          <w:color w:val="FF0000"/>
          <w:sz w:val="18"/>
          <w:szCs w:val="18"/>
          <w:lang w:val="en-US"/>
        </w:rPr>
      </w:pPr>
      <w:r w:rsidRPr="00FF1E5F">
        <w:rPr>
          <w:rFonts w:asciiTheme="minorHAnsi" w:hAnsiTheme="minorHAnsi"/>
          <w:sz w:val="18"/>
          <w:szCs w:val="18"/>
          <w:lang w:val="en-US"/>
        </w:rPr>
        <w:t>Industrial production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1843"/>
      </w:tblGrid>
      <w:tr w:rsidR="00FF1E5F" w:rsidRPr="00AD2CB9" w:rsidTr="00B6580F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F" w:rsidRPr="00AD2CB9" w:rsidRDefault="00FF1E5F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F" w:rsidRPr="00AD2CB9" w:rsidRDefault="00FF1E5F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E5F" w:rsidRPr="00AD2CB9" w:rsidRDefault="003C0F0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</w:t>
            </w:r>
            <w:r w:rsidR="00FF1E5F"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FF1E5F" w:rsidRPr="00AD2CB9" w:rsidTr="00B6580F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F" w:rsidRPr="00AD2CB9" w:rsidRDefault="00FF1E5F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F" w:rsidRPr="00AD2CB9" w:rsidRDefault="00FF1E5F" w:rsidP="00B6580F">
            <w:pPr>
              <w:pStyle w:val="a7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January-August 20</w:t>
            </w: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5F" w:rsidRPr="00AD2CB9" w:rsidRDefault="00FF1E5F" w:rsidP="00B6580F">
            <w:pPr>
              <w:pStyle w:val="a7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August 20</w:t>
            </w: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E5F" w:rsidRPr="00AD2CB9" w:rsidRDefault="00FF1E5F" w:rsidP="00B6580F">
            <w:pPr>
              <w:pStyle w:val="a7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January-August</w:t>
            </w:r>
            <w:r w:rsidRPr="00AD2CB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2020 to January-August 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E5F" w:rsidRPr="00AD2CB9" w:rsidRDefault="00FF1E5F" w:rsidP="00B6580F">
            <w:pPr>
              <w:pStyle w:val="a7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August 20</w:t>
            </w: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 xml:space="preserve">20 </w:t>
            </w: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to</w:t>
            </w:r>
            <w:r w:rsidRPr="00AD2CB9">
              <w:rPr>
                <w:rFonts w:asciiTheme="minorHAnsi" w:hAnsiTheme="minorHAnsi"/>
                <w:sz w:val="14"/>
                <w:szCs w:val="14"/>
              </w:rPr>
              <w:t xml:space="preserve"> August </w:t>
            </w: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201</w:t>
            </w:r>
            <w:r w:rsidRPr="00AD2CB9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9</w:t>
            </w:r>
          </w:p>
        </w:tc>
      </w:tr>
      <w:tr w:rsidR="00FF1E5F" w:rsidRPr="00AD2CB9" w:rsidTr="00B6580F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16 868 126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2 234 363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</w:tr>
      <w:tr w:rsidR="00FF1E5F" w:rsidRPr="00AD2CB9" w:rsidTr="00B6580F">
        <w:trPr>
          <w:cantSplit/>
          <w:trHeight w:val="208"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631 184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99 925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110,1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1 058 956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148 794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746 324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110 279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3 376 394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425 982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86,2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1 190 639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159 891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319 993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41 588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1 852 271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256 648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905 084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127 615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111,8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433 246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51 891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88,5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81,0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1 378 767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161 079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84,6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1 288 437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163 532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182 054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23 811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343 762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45 335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90,6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1 494 195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205 577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91,8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629 975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79 089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626 464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78 374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117,3</w:t>
            </w:r>
          </w:p>
        </w:tc>
      </w:tr>
      <w:tr w:rsidR="00FF1E5F" w:rsidRPr="00AD2CB9" w:rsidTr="00B6580F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FF1E5F" w:rsidRPr="00AD2CB9" w:rsidRDefault="00FF1E5F" w:rsidP="00B6580F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2CB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410 381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54 953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1E5F" w:rsidRPr="00AD2CB9" w:rsidRDefault="00FF1E5F" w:rsidP="00B658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2CB9">
              <w:rPr>
                <w:rFonts w:asciiTheme="minorHAnsi" w:hAnsiTheme="minorHAnsi" w:cs="Calibri"/>
                <w:sz w:val="14"/>
                <w:szCs w:val="14"/>
              </w:rPr>
              <w:t>90,8</w:t>
            </w:r>
          </w:p>
        </w:tc>
      </w:tr>
    </w:tbl>
    <w:p w:rsidR="005F77A3" w:rsidRPr="0099412C" w:rsidRDefault="005F77A3" w:rsidP="00EB37B4">
      <w:pPr>
        <w:pStyle w:val="3"/>
        <w:keepNext w:val="0"/>
        <w:widowControl w:val="0"/>
        <w:spacing w:after="0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99412C">
        <w:rPr>
          <w:rFonts w:asciiTheme="minorHAnsi" w:hAnsiTheme="minorHAnsi"/>
          <w:sz w:val="20"/>
          <w:lang w:val="en-US"/>
        </w:rPr>
        <w:t xml:space="preserve">Construction </w:t>
      </w:r>
      <w:r w:rsidRPr="0099412C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99412C" w:rsidRPr="0007134B" w:rsidRDefault="0099412C" w:rsidP="00170323">
      <w:pPr>
        <w:pStyle w:val="ab"/>
        <w:spacing w:before="0"/>
        <w:rPr>
          <w:rFonts w:ascii="Calibri" w:hAnsi="Calibri"/>
          <w:color w:val="000000"/>
          <w:sz w:val="18"/>
          <w:szCs w:val="18"/>
          <w:lang w:val="en-GB"/>
        </w:rPr>
      </w:pPr>
      <w:r w:rsidRPr="00C06983">
        <w:rPr>
          <w:rFonts w:ascii="Calibri" w:hAnsi="Calibr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99412C" w:rsidRPr="00B639A4" w:rsidTr="00B6580F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12C" w:rsidRPr="00C06983" w:rsidRDefault="0099412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2C" w:rsidRPr="00C06983" w:rsidRDefault="0099412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412C" w:rsidRPr="00C06983" w:rsidRDefault="0099412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99412C" w:rsidRPr="00B639A4" w:rsidTr="00B6580F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12C" w:rsidRPr="00C06983" w:rsidRDefault="0099412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2C" w:rsidRPr="00C06983" w:rsidRDefault="0099412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C06983">
              <w:rPr>
                <w:rFonts w:asciiTheme="minorHAnsi" w:hAnsiTheme="minorHAnsi"/>
                <w:sz w:val="14"/>
                <w:szCs w:val="14"/>
              </w:rPr>
              <w:t>January</w:t>
            </w:r>
            <w:r w:rsidRPr="00C06983">
              <w:rPr>
                <w:rFonts w:asciiTheme="minorHAnsi" w:hAnsiTheme="minorHAnsi"/>
                <w:sz w:val="14"/>
                <w:szCs w:val="14"/>
                <w:lang w:val="en-US"/>
              </w:rPr>
              <w:t>-August</w:t>
            </w: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2C" w:rsidRPr="00C06983" w:rsidRDefault="0099412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C06983">
              <w:rPr>
                <w:rFonts w:asciiTheme="minorHAnsi" w:hAnsiTheme="minorHAnsi"/>
                <w:sz w:val="14"/>
                <w:szCs w:val="14"/>
                <w:lang w:val="en-US"/>
              </w:rPr>
              <w:t>January-August</w:t>
            </w: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2020 </w:t>
            </w: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as % to</w:t>
            </w:r>
            <w:r w:rsidRPr="00C06983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January-August </w:t>
            </w: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2C" w:rsidRPr="00C06983" w:rsidRDefault="0099412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C06983">
              <w:rPr>
                <w:rFonts w:asciiTheme="minorHAnsi" w:hAnsiTheme="minorHAnsi"/>
                <w:sz w:val="14"/>
                <w:szCs w:val="14"/>
              </w:rPr>
              <w:t>January</w:t>
            </w:r>
            <w:r w:rsidRPr="00C06983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-August </w:t>
            </w: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412C" w:rsidRPr="00C06983" w:rsidRDefault="0099412C" w:rsidP="00B6580F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C06983">
              <w:rPr>
                <w:rFonts w:asciiTheme="minorHAnsi" w:hAnsiTheme="minorHAnsi"/>
                <w:sz w:val="14"/>
                <w:szCs w:val="14"/>
                <w:lang w:val="en-US"/>
              </w:rPr>
              <w:t>January-August</w:t>
            </w: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2020 </w:t>
            </w: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as % to</w:t>
            </w:r>
            <w:r w:rsidRPr="00C06983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January-August </w:t>
            </w:r>
            <w:r w:rsidRPr="00C06983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2019</w:t>
            </w:r>
          </w:p>
        </w:tc>
      </w:tr>
      <w:tr w:rsidR="006F0F4A" w:rsidTr="00BA4AB1">
        <w:tblPrEx>
          <w:tblCellMar>
            <w:left w:w="108" w:type="dxa"/>
            <w:right w:w="108" w:type="dxa"/>
          </w:tblCellMar>
        </w:tblPrEx>
        <w:trPr>
          <w:trHeight w:val="77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8 097 795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3 885 602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93,1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361 159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233 543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BA4AB1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480 969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314 507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95,3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616 971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573 894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116,0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357 730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255 219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68,5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294 040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187 113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83,2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351 831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311 629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114,4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256 932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80 999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74,2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251 349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97 926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118,7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386 951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377 774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97,8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BA4AB1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807 765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449 224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88,1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126 312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78 476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131,2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BA4AB1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BA4AB1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96 972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58 658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110,3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BA4AB1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326 179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0115B2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267 250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90,6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218 604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142 508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124,5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1 586 331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40 811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59,8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1 244 045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338 014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80,7</w:t>
            </w:r>
          </w:p>
        </w:tc>
      </w:tr>
      <w:tr w:rsidR="006F0F4A" w:rsidTr="00B6580F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F4A" w:rsidRPr="00BA4AB1" w:rsidRDefault="006F0F4A" w:rsidP="00B6580F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A4AB1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333 655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>78 057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F4A" w:rsidRPr="00C06983" w:rsidRDefault="006F0F4A" w:rsidP="00B6580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06983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53,8</w:t>
            </w:r>
          </w:p>
        </w:tc>
      </w:tr>
    </w:tbl>
    <w:p w:rsidR="00380885" w:rsidRPr="00E2331F" w:rsidRDefault="00BE36AB" w:rsidP="00BF4B71">
      <w:pPr>
        <w:pStyle w:val="3"/>
        <w:keepNext w:val="0"/>
        <w:pageBreakBefore/>
        <w:widowControl w:val="0"/>
        <w:rPr>
          <w:rStyle w:val="22"/>
          <w:rFonts w:asciiTheme="minorHAnsi" w:hAnsiTheme="minorHAnsi" w:cs="Arial"/>
          <w:b/>
          <w:sz w:val="20"/>
          <w:lang w:val="en-US"/>
        </w:rPr>
      </w:pPr>
      <w:r w:rsidRPr="00E2331F">
        <w:rPr>
          <w:rStyle w:val="22"/>
          <w:rFonts w:asciiTheme="minorHAnsi" w:hAnsiTheme="minorHAnsi" w:cs="Arial"/>
          <w:b/>
          <w:sz w:val="20"/>
          <w:lang w:val="en-US"/>
        </w:rPr>
        <w:lastRenderedPageBreak/>
        <w:t>Small and medium enterprises</w:t>
      </w:r>
    </w:p>
    <w:bookmarkEnd w:id="3"/>
    <w:p w:rsidR="00401D11" w:rsidRPr="00401D11" w:rsidRDefault="00401D11" w:rsidP="00401D11">
      <w:pPr>
        <w:pStyle w:val="aff3"/>
        <w:spacing w:before="0" w:line="480" w:lineRule="auto"/>
        <w:ind w:firstLin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401D11">
        <w:rPr>
          <w:rFonts w:ascii="Calibri" w:hAnsi="Calibri" w:cs="Arial"/>
          <w:color w:val="000000"/>
          <w:sz w:val="18"/>
          <w:szCs w:val="18"/>
          <w:lang w:val="en-US"/>
        </w:rPr>
        <w:t xml:space="preserve">Indicators of activity </w:t>
      </w:r>
      <w:r w:rsidRPr="00CF6443">
        <w:rPr>
          <w:rFonts w:ascii="Calibri" w:hAnsi="Calibri" w:cs="Arial"/>
          <w:color w:val="000000"/>
          <w:sz w:val="18"/>
          <w:szCs w:val="18"/>
          <w:lang w:val="en-US"/>
        </w:rPr>
        <w:t xml:space="preserve">of </w:t>
      </w:r>
      <w:r w:rsidRPr="00401D11">
        <w:rPr>
          <w:rFonts w:ascii="Calibri" w:hAnsi="Calibri" w:cs="Arial"/>
          <w:color w:val="000000"/>
          <w:sz w:val="18"/>
          <w:szCs w:val="18"/>
          <w:lang w:val="en-US"/>
        </w:rPr>
        <w:t>small and medium-sized business enterprises</w:t>
      </w:r>
    </w:p>
    <w:tbl>
      <w:tblPr>
        <w:tblW w:w="9781" w:type="dxa"/>
        <w:tblInd w:w="108" w:type="dxa"/>
        <w:tblLayout w:type="fixed"/>
        <w:tblLook w:val="0000"/>
      </w:tblPr>
      <w:tblGrid>
        <w:gridCol w:w="1985"/>
        <w:gridCol w:w="7796"/>
      </w:tblGrid>
      <w:tr w:rsidR="00401D11" w:rsidRPr="00CF6443" w:rsidTr="00401D11">
        <w:trPr>
          <w:cantSplit/>
          <w:trHeight w:val="194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11" w:rsidRPr="00C451D6" w:rsidRDefault="00401D11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1D11" w:rsidRPr="00C451D6" w:rsidRDefault="00401D11" w:rsidP="00B6580F">
            <w:pPr>
              <w:pStyle w:val="a7"/>
              <w:spacing w:line="276" w:lineRule="auto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C451D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September 1 2020</w:t>
            </w:r>
            <w:r w:rsidRPr="00C451D6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C451D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September 1 2019</w:t>
            </w:r>
          </w:p>
        </w:tc>
      </w:tr>
      <w:tr w:rsidR="00401D11" w:rsidRPr="00B639A4" w:rsidTr="00401D11">
        <w:trPr>
          <w:cantSplit/>
          <w:trHeight w:val="141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D11" w:rsidRPr="00C451D6" w:rsidRDefault="00401D11" w:rsidP="00B6580F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1D11" w:rsidRPr="00C451D6" w:rsidRDefault="00401D11" w:rsidP="00B6580F">
            <w:pPr>
              <w:pStyle w:val="a7"/>
              <w:spacing w:line="276" w:lineRule="auto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C451D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</w:t>
            </w:r>
            <w:r w:rsidRPr="00C451D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umber of active subjects of SMEs</w:t>
            </w:r>
          </w:p>
        </w:tc>
      </w:tr>
      <w:tr w:rsidR="00401D11" w:rsidRPr="00CF6443" w:rsidTr="00401D11">
        <w:trPr>
          <w:cantSplit/>
          <w:trHeight w:val="73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b/>
                <w:sz w:val="14"/>
                <w:szCs w:val="14"/>
              </w:rPr>
            </w:pPr>
            <w:r w:rsidRPr="00C451D6">
              <w:rPr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C451D6">
              <w:rPr>
                <w:rFonts w:ascii="Calibri" w:hAnsi="Calibri" w:cs="Calibri"/>
                <w:bCs/>
                <w:sz w:val="14"/>
                <w:szCs w:val="14"/>
              </w:rPr>
              <w:t>100,7</w:t>
            </w:r>
          </w:p>
        </w:tc>
      </w:tr>
      <w:tr w:rsidR="00401D11" w:rsidRPr="00CF6443" w:rsidTr="00401D11">
        <w:trPr>
          <w:cantSplit/>
          <w:trHeight w:val="80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Akmola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401D11" w:rsidRPr="00CF6443" w:rsidTr="00401D11">
        <w:trPr>
          <w:cantSplit/>
          <w:trHeight w:val="80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C451D6">
              <w:rPr>
                <w:sz w:val="14"/>
                <w:szCs w:val="14"/>
                <w:lang w:val="en-GB"/>
              </w:rPr>
              <w:t>Аktob</w:t>
            </w:r>
            <w:r w:rsidRPr="00C451D6">
              <w:rPr>
                <w:sz w:val="14"/>
                <w:szCs w:val="14"/>
              </w:rPr>
              <w:t>е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401D11" w:rsidRPr="00CF6443" w:rsidTr="00401D11">
        <w:trPr>
          <w:cantSplit/>
          <w:trHeight w:val="118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C451D6">
              <w:rPr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</w:rPr>
            </w:pPr>
            <w:r w:rsidRPr="00C451D6">
              <w:rPr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401D11" w:rsidRPr="00CF6443" w:rsidTr="00401D11">
        <w:trPr>
          <w:cantSplit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401D11" w:rsidRPr="00CF6443" w:rsidTr="00401D11">
        <w:trPr>
          <w:cantSplit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Мang</w:t>
            </w:r>
            <w:r w:rsidRPr="00C451D6">
              <w:rPr>
                <w:sz w:val="14"/>
                <w:szCs w:val="14"/>
                <w:lang w:val="en-US"/>
              </w:rPr>
              <w:t>y</w:t>
            </w:r>
            <w:r w:rsidRPr="00C451D6">
              <w:rPr>
                <w:sz w:val="14"/>
                <w:szCs w:val="14"/>
                <w:lang w:val="en-GB"/>
              </w:rPr>
              <w:t>stau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Soltu</w:t>
            </w:r>
            <w:r w:rsidRPr="00C451D6">
              <w:rPr>
                <w:sz w:val="14"/>
                <w:szCs w:val="14"/>
                <w:lang w:val="en-US"/>
              </w:rPr>
              <w:t>s</w:t>
            </w:r>
            <w:r w:rsidRPr="00C451D6">
              <w:rPr>
                <w:sz w:val="14"/>
                <w:szCs w:val="14"/>
                <w:lang w:val="en-GB"/>
              </w:rPr>
              <w:t>t</w:t>
            </w:r>
            <w:r w:rsidRPr="00C451D6">
              <w:rPr>
                <w:sz w:val="14"/>
                <w:szCs w:val="14"/>
                <w:lang w:val="en-US"/>
              </w:rPr>
              <w:t>i</w:t>
            </w:r>
            <w:r w:rsidRPr="00C451D6">
              <w:rPr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kk-KZ"/>
              </w:rPr>
            </w:pPr>
            <w:r w:rsidRPr="00C451D6">
              <w:rPr>
                <w:sz w:val="14"/>
                <w:szCs w:val="14"/>
                <w:lang w:val="en-GB"/>
              </w:rPr>
              <w:t>Turk</w:t>
            </w:r>
            <w:r w:rsidRPr="00C451D6">
              <w:rPr>
                <w:sz w:val="14"/>
                <w:szCs w:val="14"/>
                <w:lang w:val="en-US"/>
              </w:rPr>
              <w:t>i</w:t>
            </w:r>
            <w:r w:rsidRPr="00C451D6">
              <w:rPr>
                <w:sz w:val="14"/>
                <w:szCs w:val="14"/>
                <w:lang w:val="en-GB"/>
              </w:rPr>
              <w:t>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401D11" w:rsidRPr="00CF6443" w:rsidTr="00401D11">
        <w:trPr>
          <w:cantSplit/>
          <w:trHeight w:val="55"/>
        </w:trPr>
        <w:tc>
          <w:tcPr>
            <w:tcW w:w="1985" w:type="dxa"/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401D11" w:rsidRPr="002009F9" w:rsidTr="00401D11">
        <w:trPr>
          <w:cantSplit/>
          <w:trHeight w:val="66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01D11" w:rsidRPr="00C451D6" w:rsidRDefault="00401D11" w:rsidP="00B6580F">
            <w:pPr>
              <w:pStyle w:val="afd"/>
              <w:ind w:firstLine="0"/>
              <w:jc w:val="left"/>
              <w:rPr>
                <w:sz w:val="14"/>
                <w:szCs w:val="14"/>
                <w:lang w:val="en-GB"/>
              </w:rPr>
            </w:pPr>
            <w:r w:rsidRPr="00C451D6">
              <w:rPr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1D11" w:rsidRPr="00C451D6" w:rsidRDefault="00401D11" w:rsidP="00B6580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451D6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</w:tbl>
    <w:p w:rsidR="005B0030" w:rsidRPr="00170323" w:rsidRDefault="005B0030" w:rsidP="00C71D2B">
      <w:pPr>
        <w:pStyle w:val="ab"/>
        <w:pageBreakBefore/>
        <w:widowControl w:val="0"/>
        <w:spacing w:before="0"/>
        <w:jc w:val="left"/>
        <w:rPr>
          <w:rFonts w:asciiTheme="minorHAnsi" w:hAnsiTheme="minorHAnsi" w:cs="Arial"/>
          <w:lang w:val="en-GB"/>
        </w:rPr>
      </w:pPr>
      <w:r w:rsidRPr="00170323">
        <w:rPr>
          <w:rFonts w:asciiTheme="minorHAnsi" w:hAnsiTheme="minorHAnsi" w:cs="Arial"/>
          <w:lang w:val="en-GB"/>
        </w:rPr>
        <w:lastRenderedPageBreak/>
        <w:t>Main socio-economic indicators of CIS countries</w:t>
      </w:r>
    </w:p>
    <w:p w:rsidR="00170323" w:rsidRPr="00EB7E7D" w:rsidRDefault="00170323" w:rsidP="00170323">
      <w:pPr>
        <w:pStyle w:val="ab"/>
        <w:spacing w:before="0"/>
        <w:rPr>
          <w:rFonts w:ascii="Calibri" w:hAnsi="Calibri" w:cs="Arial"/>
          <w:color w:val="000000"/>
          <w:sz w:val="18"/>
          <w:szCs w:val="18"/>
          <w:lang w:val="kk-KZ"/>
        </w:rPr>
      </w:pPr>
      <w:r w:rsidRPr="00EB7E7D">
        <w:rPr>
          <w:rFonts w:ascii="Calibri" w:hAnsi="Calibri" w:cs="Arial"/>
          <w:color w:val="000000"/>
          <w:sz w:val="18"/>
          <w:szCs w:val="18"/>
          <w:lang w:val="en-GB"/>
        </w:rPr>
        <w:t>Main socio-economic indicators of CIS countries in January</w:t>
      </w:r>
      <w:r w:rsidRPr="00EB7E7D">
        <w:rPr>
          <w:rFonts w:ascii="Calibri" w:hAnsi="Calibri" w:cs="Arial"/>
          <w:color w:val="000000"/>
          <w:sz w:val="18"/>
          <w:szCs w:val="18"/>
          <w:lang w:val="kk-KZ"/>
        </w:rPr>
        <w:t>-</w:t>
      </w:r>
      <w:r>
        <w:rPr>
          <w:rFonts w:ascii="Calibri" w:hAnsi="Calibri" w:cs="Arial"/>
          <w:color w:val="000000"/>
          <w:sz w:val="18"/>
          <w:szCs w:val="18"/>
          <w:lang w:val="en-US"/>
        </w:rPr>
        <w:t>July</w:t>
      </w:r>
      <w:r w:rsidRPr="00EB7E7D">
        <w:rPr>
          <w:rFonts w:ascii="Calibri" w:hAnsi="Calibri" w:cs="Arial"/>
          <w:color w:val="000000"/>
          <w:sz w:val="18"/>
          <w:szCs w:val="18"/>
          <w:lang w:val="kk-KZ"/>
        </w:rPr>
        <w:t xml:space="preserve"> </w:t>
      </w:r>
      <w:r w:rsidRPr="00EB7E7D">
        <w:rPr>
          <w:rFonts w:ascii="Calibri" w:hAnsi="Calibri" w:cs="Arial"/>
          <w:color w:val="000000"/>
          <w:sz w:val="18"/>
          <w:szCs w:val="18"/>
          <w:lang w:val="en-US"/>
        </w:rPr>
        <w:t>20</w:t>
      </w:r>
      <w:r w:rsidRPr="00EB7E7D">
        <w:rPr>
          <w:rFonts w:ascii="Calibri" w:hAnsi="Calibri" w:cs="Arial"/>
          <w:color w:val="000000"/>
          <w:sz w:val="18"/>
          <w:szCs w:val="18"/>
          <w:lang w:val="kk-KZ"/>
        </w:rPr>
        <w:t>20</w:t>
      </w:r>
    </w:p>
    <w:p w:rsidR="00170323" w:rsidRPr="00EB7E7D" w:rsidRDefault="00170323" w:rsidP="00170323">
      <w:pPr>
        <w:pStyle w:val="ad"/>
        <w:spacing w:before="120" w:after="0"/>
        <w:rPr>
          <w:rFonts w:ascii="Calibri" w:hAnsi="Calibri" w:cs="Arial"/>
          <w:color w:val="000000"/>
          <w:sz w:val="14"/>
          <w:szCs w:val="14"/>
          <w:lang w:val="kk-KZ"/>
        </w:rPr>
      </w:pPr>
      <w:r w:rsidRPr="00EB7E7D">
        <w:rPr>
          <w:rFonts w:ascii="Calibri" w:hAnsi="Calibri" w:cs="Arial"/>
          <w:color w:val="000000"/>
          <w:sz w:val="14"/>
          <w:szCs w:val="14"/>
          <w:lang w:val="kk-KZ"/>
        </w:rPr>
        <w:t>Data of the CIS Statistic</w:t>
      </w:r>
      <w:r w:rsidRPr="00EB7E7D">
        <w:rPr>
          <w:rFonts w:ascii="Calibri" w:hAnsi="Calibri" w:cs="Arial"/>
          <w:color w:val="000000"/>
          <w:sz w:val="14"/>
          <w:szCs w:val="14"/>
          <w:lang w:val="en-US"/>
        </w:rPr>
        <w:t>s</w:t>
      </w:r>
      <w:r w:rsidRPr="00EB7E7D">
        <w:rPr>
          <w:rFonts w:ascii="Calibri" w:hAnsi="Calibri" w:cs="Arial"/>
          <w:color w:val="000000"/>
          <w:sz w:val="14"/>
          <w:szCs w:val="14"/>
          <w:lang w:val="kk-KZ"/>
        </w:rPr>
        <w:t xml:space="preserve"> Committee</w:t>
      </w:r>
    </w:p>
    <w:p w:rsidR="00170323" w:rsidRPr="006B716B" w:rsidRDefault="00170323" w:rsidP="00170323">
      <w:pPr>
        <w:pStyle w:val="a6"/>
        <w:rPr>
          <w:rFonts w:ascii="Calibri" w:hAnsi="Calibri" w:cs="Arial"/>
          <w:color w:val="000000"/>
          <w:sz w:val="14"/>
          <w:szCs w:val="14"/>
          <w:lang w:val="en-GB"/>
        </w:rPr>
      </w:pPr>
      <w:r w:rsidRPr="006B716B">
        <w:rPr>
          <w:rFonts w:ascii="Calibri" w:hAnsi="Calibri" w:cs="Arial"/>
          <w:color w:val="000000"/>
          <w:sz w:val="14"/>
          <w:szCs w:val="14"/>
          <w:lang w:val="en-US"/>
        </w:rPr>
        <w:t xml:space="preserve"> </w:t>
      </w:r>
      <w:proofErr w:type="gramStart"/>
      <w:r w:rsidRPr="006B716B">
        <w:rPr>
          <w:rFonts w:ascii="Calibri" w:hAnsi="Calibri" w:cs="Arial"/>
          <w:color w:val="000000"/>
          <w:sz w:val="14"/>
          <w:szCs w:val="14"/>
          <w:lang w:val="en-US"/>
        </w:rPr>
        <w:t>a</w:t>
      </w:r>
      <w:r w:rsidRPr="006B716B">
        <w:rPr>
          <w:rFonts w:ascii="Calibri" w:hAnsi="Calibri" w:cs="Arial"/>
          <w:color w:val="000000"/>
          <w:sz w:val="14"/>
          <w:szCs w:val="14"/>
          <w:lang w:val="en-GB"/>
        </w:rPr>
        <w:t>s</w:t>
      </w:r>
      <w:proofErr w:type="gramEnd"/>
      <w:r w:rsidRPr="006B716B">
        <w:rPr>
          <w:rFonts w:ascii="Calibri" w:hAnsi="Calibri" w:cs="Arial"/>
          <w:color w:val="000000"/>
          <w:sz w:val="14"/>
          <w:szCs w:val="14"/>
          <w:lang w:val="en-GB"/>
        </w:rPr>
        <w:t xml:space="preserve">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170323" w:rsidRPr="006B716B" w:rsidTr="00B6580F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70323" w:rsidRPr="006B716B" w:rsidRDefault="00170323" w:rsidP="00B6580F">
            <w:pPr>
              <w:pStyle w:val="af0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0323" w:rsidRPr="006B716B" w:rsidRDefault="00170323" w:rsidP="00B6580F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0323" w:rsidRPr="006B716B" w:rsidRDefault="00170323" w:rsidP="00B6580F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0323" w:rsidRPr="006B716B" w:rsidRDefault="00170323" w:rsidP="00B6580F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0323" w:rsidRPr="006B716B" w:rsidRDefault="00170323" w:rsidP="00B6580F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0323" w:rsidRPr="006B716B" w:rsidRDefault="00170323" w:rsidP="00B6580F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Kyrgyzstan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94,3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98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98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93</w:t>
            </w:r>
            <w:r w:rsidRPr="00DD2352">
              <w:rPr>
                <w:rFonts w:ascii="Calibri" w:hAnsi="Calibri"/>
                <w:sz w:val="14"/>
                <w:szCs w:val="14"/>
              </w:rPr>
              <w:t>,9</w:t>
            </w:r>
          </w:p>
        </w:tc>
      </w:tr>
      <w:tr w:rsidR="00170323" w:rsidRPr="006B716B" w:rsidTr="00B6580F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99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99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94,8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85</w:t>
            </w:r>
            <w:r w:rsidRPr="00DD2352">
              <w:rPr>
                <w:rFonts w:ascii="Calibri" w:hAnsi="Calibri"/>
                <w:sz w:val="14"/>
                <w:szCs w:val="14"/>
              </w:rPr>
              <w:t>,0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2)</w:t>
            </w:r>
          </w:p>
        </w:tc>
      </w:tr>
      <w:tr w:rsidR="00170323" w:rsidRPr="006B716B" w:rsidTr="00B6580F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97</w:t>
            </w:r>
            <w:r w:rsidRPr="00DD2352">
              <w:rPr>
                <w:rFonts w:ascii="Calibri" w:hAnsi="Calibri"/>
                <w:sz w:val="14"/>
                <w:szCs w:val="1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8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88,3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81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</w:tr>
      <w:tr w:rsidR="00170323" w:rsidRPr="006B716B" w:rsidTr="00B6580F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shd w:val="clear" w:color="auto" w:fill="FFFF00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85,0</w:t>
            </w:r>
          </w:p>
        </w:tc>
      </w:tr>
      <w:tr w:rsidR="00170323" w:rsidRPr="006B716B" w:rsidTr="00B6580F"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02,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5,7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Money income of population</w:t>
            </w:r>
            <w:r w:rsidRPr="006B716B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100,2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</w:t>
            </w: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B6580F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</w:rPr>
              <w:t>5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,5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B6580F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96,0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</w:t>
            </w: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  <w:r w:rsidRPr="008E403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123,0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</w:rPr>
              <w:t>5,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115,2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110,5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B6580F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95,5</w:t>
            </w:r>
          </w:p>
        </w:tc>
      </w:tr>
      <w:tr w:rsidR="00170323" w:rsidRPr="006B716B" w:rsidTr="00B6580F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Tot</w:t>
            </w:r>
            <w:r w:rsidRPr="006B716B">
              <w:rPr>
                <w:rFonts w:ascii="Calibri" w:hAnsi="Calibri"/>
                <w:sz w:val="14"/>
                <w:szCs w:val="14"/>
              </w:rPr>
              <w:t>а</w:t>
            </w: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</w:rPr>
              <w:t>3,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E403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86,7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</w:tr>
      <w:tr w:rsidR="00170323" w:rsidRPr="006B716B" w:rsidTr="00B6580F"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b/>
                <w:i/>
                <w:sz w:val="14"/>
                <w:szCs w:val="14"/>
              </w:rPr>
            </w:pPr>
          </w:p>
        </w:tc>
      </w:tr>
      <w:tr w:rsidR="00170323" w:rsidRPr="006B716B" w:rsidTr="00B6580F"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84</w:t>
            </w:r>
            <w:r w:rsidRPr="00DD2352">
              <w:rPr>
                <w:rFonts w:ascii="Calibri" w:hAnsi="Calibri"/>
                <w:sz w:val="14"/>
                <w:szCs w:val="1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89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E403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81,1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7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</w:tr>
      <w:tr w:rsidR="00170323" w:rsidRPr="006B716B" w:rsidTr="00B6580F"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68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E403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  <w:r w:rsidRPr="00DD2352">
              <w:rPr>
                <w:rFonts w:ascii="Calibri" w:hAnsi="Calibri"/>
                <w:sz w:val="14"/>
                <w:szCs w:val="14"/>
              </w:rPr>
              <w:t>,2</w:t>
            </w:r>
          </w:p>
        </w:tc>
      </w:tr>
      <w:tr w:rsidR="00170323" w:rsidRPr="006B716B" w:rsidTr="00B6580F"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78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E403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 xml:space="preserve"> 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</w:tr>
      <w:tr w:rsidR="00170323" w:rsidRPr="006B716B" w:rsidTr="00B6580F"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b/>
                <w:i/>
                <w:sz w:val="14"/>
                <w:szCs w:val="14"/>
              </w:rPr>
            </w:pPr>
          </w:p>
        </w:tc>
      </w:tr>
      <w:tr w:rsidR="00170323" w:rsidRPr="006B716B" w:rsidTr="00B6580F"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DD2352">
              <w:rPr>
                <w:rFonts w:ascii="Calibri" w:hAnsi="Calibri"/>
                <w:sz w:val="14"/>
                <w:szCs w:val="14"/>
              </w:rPr>
              <w:t>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E403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</w:tr>
      <w:tr w:rsidR="00170323" w:rsidRPr="006B716B" w:rsidTr="00B6580F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sz w:val="14"/>
                <w:szCs w:val="14"/>
                <w:lang w:val="en-US"/>
              </w:rPr>
              <w:t>f</w:t>
            </w:r>
            <w:r w:rsidRPr="006B716B">
              <w:rPr>
                <w:rFonts w:ascii="Calibri" w:hAnsi="Calibr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5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78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</w:rPr>
              <w:t>1,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8E4037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E4037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  <w:r w:rsidRPr="00DD2352">
              <w:rPr>
                <w:rFonts w:ascii="Calibri" w:hAnsi="Calibri"/>
                <w:sz w:val="14"/>
                <w:szCs w:val="14"/>
              </w:rPr>
              <w:t>2,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</w:tr>
    </w:tbl>
    <w:p w:rsidR="00170323" w:rsidRPr="006B716B" w:rsidRDefault="00170323" w:rsidP="00170323">
      <w:pPr>
        <w:pStyle w:val="a6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6B716B">
        <w:rPr>
          <w:rFonts w:ascii="Calibri" w:hAnsi="Calibri" w:cs="Arial"/>
          <w:color w:val="000000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170323" w:rsidRPr="006B716B" w:rsidTr="00B6580F">
        <w:trPr>
          <w:cantSplit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323" w:rsidRPr="006B716B" w:rsidRDefault="00170323" w:rsidP="00B6580F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Ukraine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1)6)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</w:rPr>
              <w:t>7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,0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8)9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105,9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100,2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88,6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10)</w:t>
            </w:r>
          </w:p>
        </w:tc>
      </w:tr>
      <w:tr w:rsidR="00170323" w:rsidRPr="006B716B" w:rsidTr="00B6580F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109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97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</w:rPr>
              <w:t>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92,3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101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119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</w:rPr>
              <w:t>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94,7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85,1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87,2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proofErr w:type="gramStart"/>
            <w:r w:rsidRPr="00DD2352">
              <w:rPr>
                <w:rFonts w:ascii="Calibri" w:hAnsi="Calibri"/>
                <w:sz w:val="14"/>
                <w:szCs w:val="14"/>
              </w:rPr>
              <w:t>65,1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1)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11)</w:t>
            </w:r>
            <w:proofErr w:type="gramEnd"/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95,5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115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101,1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2B5EAA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98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97,7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104,2</w:t>
            </w:r>
          </w:p>
        </w:tc>
      </w:tr>
      <w:tr w:rsidR="00170323" w:rsidRPr="006B716B" w:rsidTr="00B6580F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98,6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99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109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105,3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114,1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102,4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Money income of population</w:t>
            </w:r>
            <w:r w:rsidRPr="006B716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99</w:t>
            </w:r>
            <w:r w:rsidRPr="00DD2352">
              <w:rPr>
                <w:rFonts w:ascii="Calibri" w:hAnsi="Calibri"/>
                <w:sz w:val="14"/>
                <w:szCs w:val="14"/>
              </w:rPr>
              <w:t>,6</w:t>
            </w:r>
            <w:r w:rsidRPr="00DD2352">
              <w:rPr>
                <w:rFonts w:ascii="Calibri" w:hAnsi="Calibri"/>
                <w:b/>
                <w:sz w:val="14"/>
                <w:szCs w:val="14"/>
                <w:vertAlign w:val="superscript"/>
              </w:rPr>
              <w:t>1</w:t>
            </w:r>
            <w:r w:rsidRPr="00DD2352">
              <w:rPr>
                <w:rFonts w:ascii="Calibri" w:hAnsi="Calibri"/>
                <w:b/>
                <w:sz w:val="14"/>
                <w:szCs w:val="14"/>
                <w:vertAlign w:val="superscript"/>
                <w:lang w:val="en-US"/>
              </w:rPr>
              <w:t>)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b/>
                <w:sz w:val="14"/>
                <w:szCs w:val="14"/>
                <w:vertAlign w:val="superscript"/>
              </w:rPr>
              <w:t>1</w:t>
            </w:r>
            <w:r w:rsidRPr="00DD2352">
              <w:rPr>
                <w:rFonts w:ascii="Calibri" w:hAnsi="Calibri"/>
                <w:b/>
                <w:sz w:val="14"/>
                <w:szCs w:val="14"/>
                <w:vertAlign w:val="superscript"/>
                <w:lang w:val="en-US"/>
              </w:rPr>
              <w:t>)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B6580F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DD2352">
              <w:rPr>
                <w:rFonts w:ascii="Calibri" w:hAnsi="Calibri"/>
                <w:b/>
                <w:sz w:val="14"/>
                <w:szCs w:val="14"/>
                <w:vertAlign w:val="superscript"/>
              </w:rPr>
              <w:t>1</w:t>
            </w:r>
            <w:r w:rsidRPr="00DD2352">
              <w:rPr>
                <w:rFonts w:ascii="Calibri" w:hAnsi="Calibri"/>
                <w:b/>
                <w:sz w:val="14"/>
                <w:szCs w:val="14"/>
                <w:vertAlign w:val="superscript"/>
                <w:lang w:val="en-US"/>
              </w:rPr>
              <w:t>)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-200" w:lineRule="auto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0,3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10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121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108,8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140,6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170323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170323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170323">
              <w:rPr>
                <w:rFonts w:ascii="Calibri" w:hAnsi="Calibri"/>
                <w:sz w:val="14"/>
                <w:szCs w:val="14"/>
                <w:lang w:val="en-US"/>
              </w:rPr>
              <w:t>234</w:t>
            </w:r>
            <w:r w:rsidRPr="00170323">
              <w:rPr>
                <w:rFonts w:ascii="Calibri" w:hAnsi="Calibri"/>
                <w:sz w:val="14"/>
                <w:szCs w:val="14"/>
              </w:rPr>
              <w:t>,</w:t>
            </w:r>
            <w:r w:rsidRPr="00170323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170323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170323">
              <w:rPr>
                <w:rFonts w:ascii="Calibri" w:hAnsi="Calibri"/>
                <w:sz w:val="14"/>
                <w:szCs w:val="14"/>
                <w:lang w:val="en-US"/>
              </w:rPr>
              <w:t>in</w:t>
            </w:r>
            <w:r w:rsidRPr="00170323">
              <w:rPr>
                <w:rFonts w:ascii="Calibri" w:hAnsi="Calibri"/>
                <w:sz w:val="14"/>
                <w:szCs w:val="14"/>
              </w:rPr>
              <w:t xml:space="preserve"> 4,6 time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170323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170323">
              <w:rPr>
                <w:rFonts w:ascii="Calibri" w:hAnsi="Calibri"/>
                <w:sz w:val="14"/>
                <w:szCs w:val="14"/>
                <w:lang w:val="en-US"/>
              </w:rPr>
              <w:t>99</w:t>
            </w:r>
            <w:r w:rsidRPr="00170323">
              <w:rPr>
                <w:rFonts w:ascii="Calibri" w:hAnsi="Calibri"/>
                <w:sz w:val="14"/>
                <w:szCs w:val="14"/>
              </w:rPr>
              <w:t>,</w:t>
            </w:r>
            <w:r w:rsidRPr="00170323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170323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170323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86,0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77</w:t>
            </w:r>
            <w:r w:rsidRPr="00DD2352">
              <w:rPr>
                <w:rFonts w:ascii="Calibri" w:hAnsi="Calibri"/>
                <w:sz w:val="14"/>
                <w:szCs w:val="14"/>
              </w:rPr>
              <w:t>,1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110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80,6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</w:tr>
      <w:tr w:rsidR="00170323" w:rsidRPr="006B716B" w:rsidTr="00B6580F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b/>
                <w:i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b/>
                <w:i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b/>
                <w:i/>
                <w:sz w:val="14"/>
                <w:szCs w:val="14"/>
              </w:rPr>
            </w:pP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70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69,0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86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  <w:lang w:val="en-US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vertAlign w:val="superscript"/>
              </w:rPr>
              <w:t>)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b/>
                <w:i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70323" w:rsidRPr="006B716B" w:rsidTr="00B6580F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1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04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0" w:type="dxa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</w:tr>
      <w:tr w:rsidR="00170323" w:rsidRPr="006B716B" w:rsidTr="00B6580F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6B716B" w:rsidRDefault="00170323" w:rsidP="00B6580F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6B716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85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</w:rPr>
              <w:t>9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77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82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0323" w:rsidRPr="00DD2352" w:rsidRDefault="00170323" w:rsidP="00170323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91</w:t>
            </w:r>
            <w:r w:rsidRPr="00DD2352">
              <w:rPr>
                <w:rFonts w:ascii="Calibri" w:hAnsi="Calibri"/>
                <w:sz w:val="14"/>
                <w:szCs w:val="14"/>
              </w:rPr>
              <w:t>,</w:t>
            </w:r>
            <w:r w:rsidRPr="00DD2352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</w:p>
        </w:tc>
      </w:tr>
    </w:tbl>
    <w:p w:rsidR="00170323" w:rsidRPr="000575CF" w:rsidRDefault="00170323" w:rsidP="00170323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1)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January-June 2020 to January</w:t>
      </w:r>
      <w:r w:rsidRPr="000575CF">
        <w:rPr>
          <w:rFonts w:ascii="Calibri" w:hAnsi="Calibri"/>
          <w:i/>
          <w:sz w:val="14"/>
          <w:szCs w:val="14"/>
          <w:lang w:val="kk-KZ"/>
        </w:rPr>
        <w:t>-</w:t>
      </w:r>
      <w:r w:rsidRPr="000575CF">
        <w:rPr>
          <w:rFonts w:ascii="Calibri" w:hAnsi="Calibri"/>
          <w:i/>
          <w:sz w:val="14"/>
          <w:szCs w:val="14"/>
          <w:lang w:val="en-US"/>
        </w:rPr>
        <w:t>June 2019</w:t>
      </w:r>
      <w:r w:rsidRPr="000575CF">
        <w:rPr>
          <w:rFonts w:ascii="Calibri" w:hAnsi="Calibri"/>
          <w:i/>
          <w:sz w:val="14"/>
          <w:szCs w:val="14"/>
          <w:lang w:val="kk-KZ"/>
        </w:rPr>
        <w:t>.</w:t>
      </w:r>
    </w:p>
    <w:p w:rsidR="00170323" w:rsidRPr="000575CF" w:rsidRDefault="00170323" w:rsidP="00170323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0575CF">
        <w:rPr>
          <w:rFonts w:ascii="Calibri" w:hAnsi="Calibri"/>
          <w:i/>
          <w:sz w:val="14"/>
          <w:szCs w:val="14"/>
          <w:lang w:val="en-GB"/>
        </w:rPr>
        <w:t xml:space="preserve"> Goods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loading</w:t>
      </w:r>
      <w:r w:rsidRPr="000575CF">
        <w:rPr>
          <w:rFonts w:ascii="Calibri" w:hAnsi="Calibri"/>
          <w:i/>
          <w:sz w:val="14"/>
          <w:szCs w:val="14"/>
          <w:lang w:val="en-US"/>
        </w:rPr>
        <w:t>.</w:t>
      </w:r>
    </w:p>
    <w:p w:rsidR="00170323" w:rsidRPr="000575CF" w:rsidRDefault="00170323" w:rsidP="00170323">
      <w:pPr>
        <w:ind w:left="284" w:firstLine="0"/>
        <w:rPr>
          <w:rFonts w:ascii="Calibri" w:hAnsi="Calibri"/>
          <w:i/>
          <w:sz w:val="14"/>
          <w:szCs w:val="14"/>
          <w:lang w:val="kk-KZ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3)</w:t>
      </w:r>
      <w:r w:rsidRPr="000575CF"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By </w:t>
      </w:r>
      <w:r w:rsidRPr="000575CF">
        <w:rPr>
          <w:rFonts w:ascii="Calibri" w:hAnsi="Calibri"/>
          <w:i/>
          <w:sz w:val="14"/>
          <w:szCs w:val="14"/>
          <w:lang w:val="en-GB"/>
        </w:rPr>
        <w:t>the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SNA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methodology</w:t>
      </w:r>
      <w:r w:rsidRPr="000575CF">
        <w:rPr>
          <w:rFonts w:ascii="Calibri" w:hAnsi="Calibri"/>
          <w:i/>
          <w:sz w:val="14"/>
          <w:szCs w:val="14"/>
          <w:lang w:val="en-US"/>
        </w:rPr>
        <w:t>.</w:t>
      </w:r>
    </w:p>
    <w:p w:rsidR="00170323" w:rsidRPr="000575CF" w:rsidRDefault="00170323" w:rsidP="00170323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4</w:t>
      </w: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Nominal money income as % to the corresponding period</w:t>
      </w:r>
      <w:r w:rsidRPr="000575CF">
        <w:rPr>
          <w:rFonts w:ascii="Calibri" w:hAnsi="Calibri"/>
          <w:i/>
          <w:sz w:val="14"/>
          <w:szCs w:val="14"/>
          <w:lang w:val="en-US"/>
        </w:rPr>
        <w:t>.</w:t>
      </w:r>
    </w:p>
    <w:p w:rsidR="00170323" w:rsidRPr="000575CF" w:rsidRDefault="00170323" w:rsidP="00170323">
      <w:pPr>
        <w:spacing w:line="200" w:lineRule="exact"/>
        <w:ind w:left="284" w:firstLine="0"/>
        <w:rPr>
          <w:rFonts w:ascii="Calibri" w:hAnsi="Calibri"/>
          <w:i/>
          <w:sz w:val="14"/>
          <w:szCs w:val="14"/>
          <w:lang w:val="en-GB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5</w:t>
      </w: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0575CF"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Real money income as % to the corresponding period.</w:t>
      </w:r>
    </w:p>
    <w:p w:rsidR="00170323" w:rsidRPr="000575CF" w:rsidRDefault="00170323" w:rsidP="00170323">
      <w:pPr>
        <w:tabs>
          <w:tab w:val="left" w:pos="567"/>
        </w:tabs>
        <w:ind w:left="284" w:firstLine="0"/>
        <w:rPr>
          <w:rFonts w:ascii="Calibri" w:hAnsi="Calibri"/>
          <w:i/>
          <w:sz w:val="14"/>
          <w:szCs w:val="14"/>
          <w:lang w:val="en-GB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6</w:t>
      </w: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0575CF">
        <w:rPr>
          <w:rFonts w:ascii="Calibri" w:hAnsi="Calibri"/>
          <w:i/>
          <w:sz w:val="14"/>
          <w:szCs w:val="14"/>
          <w:lang w:val="en-GB"/>
        </w:rPr>
        <w:t xml:space="preserve"> Estimate.</w:t>
      </w:r>
    </w:p>
    <w:p w:rsidR="00170323" w:rsidRPr="000575CF" w:rsidRDefault="00170323" w:rsidP="00170323">
      <w:pPr>
        <w:tabs>
          <w:tab w:val="left" w:pos="567"/>
        </w:tabs>
        <w:ind w:left="283" w:firstLine="0"/>
        <w:rPr>
          <w:rFonts w:ascii="Calibri" w:hAnsi="Calibri"/>
          <w:i/>
          <w:sz w:val="14"/>
          <w:szCs w:val="14"/>
          <w:lang w:val="en-US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7</w:t>
      </w: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Ja</w:t>
      </w:r>
      <w:r>
        <w:rPr>
          <w:rFonts w:ascii="Calibri" w:hAnsi="Calibri"/>
          <w:i/>
          <w:sz w:val="14"/>
          <w:szCs w:val="14"/>
          <w:lang w:val="en-US"/>
        </w:rPr>
        <w:t>nuary-June 2020 to January-June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2019. </w:t>
      </w:r>
      <w:proofErr w:type="gramStart"/>
      <w:r w:rsidRPr="000575CF">
        <w:rPr>
          <w:rFonts w:ascii="Calibri" w:hAnsi="Calibri"/>
          <w:i/>
          <w:sz w:val="14"/>
          <w:szCs w:val="14"/>
          <w:lang w:val="en-GB"/>
        </w:rPr>
        <w:t>Given in comparable prices.</w:t>
      </w:r>
      <w:proofErr w:type="gramEnd"/>
    </w:p>
    <w:p w:rsidR="00170323" w:rsidRPr="000575CF" w:rsidRDefault="00170323" w:rsidP="00170323">
      <w:pPr>
        <w:spacing w:line="200" w:lineRule="exact"/>
        <w:ind w:firstLine="284"/>
        <w:rPr>
          <w:rFonts w:ascii="Calibri" w:hAnsi="Calibri"/>
          <w:i/>
          <w:sz w:val="14"/>
          <w:szCs w:val="14"/>
          <w:lang w:val="en-US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8)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January-March 2020 to January</w:t>
      </w:r>
      <w:r w:rsidRPr="000575CF">
        <w:rPr>
          <w:rFonts w:ascii="Calibri" w:hAnsi="Calibri"/>
          <w:i/>
          <w:sz w:val="14"/>
          <w:szCs w:val="14"/>
          <w:lang w:val="kk-KZ"/>
        </w:rPr>
        <w:t>-</w:t>
      </w:r>
      <w:r w:rsidRPr="000575CF">
        <w:rPr>
          <w:rFonts w:ascii="Calibri" w:hAnsi="Calibri"/>
          <w:i/>
          <w:sz w:val="14"/>
          <w:szCs w:val="14"/>
          <w:lang w:val="en-US"/>
        </w:rPr>
        <w:t>March 2019</w:t>
      </w:r>
      <w:r w:rsidRPr="000575CF">
        <w:rPr>
          <w:rFonts w:ascii="Calibri" w:hAnsi="Calibri"/>
          <w:i/>
          <w:sz w:val="14"/>
          <w:szCs w:val="14"/>
          <w:lang w:val="kk-KZ"/>
        </w:rPr>
        <w:t>.</w:t>
      </w:r>
    </w:p>
    <w:p w:rsidR="00170323" w:rsidRPr="000575CF" w:rsidRDefault="00170323" w:rsidP="00170323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9)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Short-term indicator of the development of the main sectors of the economy.</w:t>
      </w:r>
    </w:p>
    <w:p w:rsidR="00170323" w:rsidRPr="000575CF" w:rsidRDefault="00170323" w:rsidP="00170323">
      <w:pPr>
        <w:spacing w:line="200" w:lineRule="exact"/>
        <w:ind w:firstLine="284"/>
        <w:rPr>
          <w:rFonts w:ascii="Calibri" w:hAnsi="Calibri"/>
          <w:i/>
          <w:sz w:val="14"/>
          <w:szCs w:val="14"/>
          <w:lang w:val="en-US"/>
        </w:rPr>
      </w:pPr>
      <w:r w:rsidRPr="00170323">
        <w:rPr>
          <w:rFonts w:ascii="Calibri" w:hAnsi="Calibri"/>
          <w:i/>
          <w:sz w:val="14"/>
          <w:szCs w:val="14"/>
          <w:vertAlign w:val="superscript"/>
          <w:lang w:val="en-US"/>
        </w:rPr>
        <w:t>10</w:t>
      </w:r>
      <w:r w:rsidRPr="00170323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170323">
        <w:rPr>
          <w:rFonts w:ascii="Calibri" w:eastAsia="Calibri" w:hAnsi="Calibri" w:cs="Tahoma"/>
          <w:i/>
          <w:sz w:val="14"/>
          <w:szCs w:val="14"/>
          <w:lang w:val="en-US"/>
        </w:rPr>
        <w:t xml:space="preserve"> </w:t>
      </w:r>
      <w:r w:rsidRPr="00170323">
        <w:rPr>
          <w:rFonts w:ascii="Calibri" w:hAnsi="Calibri"/>
          <w:i/>
          <w:sz w:val="14"/>
          <w:szCs w:val="14"/>
          <w:lang w:val="en-US"/>
        </w:rPr>
        <w:t>II quarter 2020 to II quarter 2019</w:t>
      </w:r>
      <w:r w:rsidRPr="00170323">
        <w:rPr>
          <w:rFonts w:ascii="Calibri" w:hAnsi="Calibri"/>
          <w:i/>
          <w:sz w:val="14"/>
          <w:szCs w:val="14"/>
          <w:lang w:val="kk-KZ"/>
        </w:rPr>
        <w:t>.</w:t>
      </w:r>
    </w:p>
    <w:p w:rsidR="00170323" w:rsidRPr="000575CF" w:rsidRDefault="00170323" w:rsidP="00170323">
      <w:pPr>
        <w:ind w:left="284" w:firstLine="0"/>
        <w:rPr>
          <w:rFonts w:ascii="Calibri" w:hAnsi="Calibri"/>
          <w:i/>
          <w:sz w:val="14"/>
          <w:szCs w:val="14"/>
          <w:lang w:val="en-GB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1</w:t>
      </w: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Including investments in not material actives.</w:t>
      </w:r>
    </w:p>
    <w:p w:rsidR="00170323" w:rsidRPr="000575CF" w:rsidRDefault="00170323" w:rsidP="00170323">
      <w:pPr>
        <w:tabs>
          <w:tab w:val="left" w:pos="567"/>
        </w:tabs>
        <w:ind w:left="567" w:hanging="283"/>
        <w:rPr>
          <w:rFonts w:ascii="Calibri" w:hAnsi="Calibri"/>
          <w:i/>
          <w:sz w:val="14"/>
          <w:szCs w:val="14"/>
          <w:lang w:val="en-GB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2</w:t>
      </w: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January-June  2020 to January-June 2019. </w:t>
      </w:r>
      <w:proofErr w:type="gramStart"/>
      <w:r w:rsidRPr="000575CF">
        <w:rPr>
          <w:rFonts w:ascii="Calibri" w:hAnsi="Calibri"/>
          <w:i/>
          <w:sz w:val="14"/>
          <w:szCs w:val="14"/>
          <w:lang w:val="en-US"/>
        </w:rPr>
        <w:t>Revenues of trade enterprises from sale of goods without cars and motorcycles.</w:t>
      </w:r>
      <w:proofErr w:type="gramEnd"/>
    </w:p>
    <w:p w:rsidR="00170323" w:rsidRPr="000575CF" w:rsidRDefault="00170323" w:rsidP="00170323">
      <w:pPr>
        <w:tabs>
          <w:tab w:val="left" w:pos="567"/>
        </w:tabs>
        <w:ind w:left="567" w:hanging="283"/>
        <w:rPr>
          <w:rFonts w:ascii="Calibri" w:hAnsi="Calibri"/>
          <w:i/>
          <w:sz w:val="14"/>
          <w:szCs w:val="14"/>
          <w:lang w:val="en-GB"/>
        </w:rPr>
      </w:pP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0575CF">
        <w:rPr>
          <w:rFonts w:ascii="Calibri" w:hAnsi="Calibri"/>
          <w:i/>
          <w:sz w:val="14"/>
          <w:szCs w:val="14"/>
          <w:vertAlign w:val="superscript"/>
          <w:lang w:val="en-US"/>
        </w:rPr>
        <w:t>3</w:t>
      </w:r>
      <w:r w:rsidRPr="000575CF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January-June  2020 to January-June 2019. </w:t>
      </w:r>
      <w:proofErr w:type="gramStart"/>
      <w:r w:rsidRPr="000575CF">
        <w:rPr>
          <w:rFonts w:ascii="Calibri" w:hAnsi="Calibri"/>
          <w:i/>
          <w:sz w:val="14"/>
          <w:szCs w:val="14"/>
          <w:lang w:val="en-GB"/>
        </w:rPr>
        <w:t>According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to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data provided by </w:t>
      </w:r>
      <w:r w:rsidRPr="000575CF">
        <w:rPr>
          <w:rFonts w:ascii="Calibri" w:hAnsi="Calibri"/>
          <w:i/>
          <w:sz w:val="14"/>
          <w:szCs w:val="14"/>
          <w:lang w:val="en-GB"/>
        </w:rPr>
        <w:t>the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Bank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of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Russia’s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balance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of</w:t>
      </w:r>
      <w:r w:rsidRPr="000575CF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0575CF">
        <w:rPr>
          <w:rFonts w:ascii="Calibri" w:hAnsi="Calibri"/>
          <w:i/>
          <w:sz w:val="14"/>
          <w:szCs w:val="14"/>
          <w:lang w:val="en-GB"/>
        </w:rPr>
        <w:t>payments.</w:t>
      </w:r>
      <w:proofErr w:type="gramEnd"/>
    </w:p>
    <w:p w:rsidR="00170323" w:rsidRDefault="00170323" w:rsidP="00170323">
      <w:pPr>
        <w:ind w:firstLine="284"/>
        <w:rPr>
          <w:rFonts w:ascii="Calibri" w:hAnsi="Calibri"/>
          <w:i/>
          <w:sz w:val="14"/>
          <w:szCs w:val="14"/>
          <w:vertAlign w:val="superscript"/>
          <w:lang w:val="en-US"/>
        </w:rPr>
      </w:pPr>
      <w:r w:rsidRPr="00451DF2">
        <w:rPr>
          <w:rStyle w:val="hps"/>
          <w:rFonts w:ascii="Calibri" w:hAnsi="Calibri" w:cs="Arial"/>
          <w:i/>
          <w:sz w:val="14"/>
          <w:szCs w:val="14"/>
          <w:lang w:val="en-US"/>
        </w:rPr>
        <w:t>Note: Data</w:t>
      </w:r>
      <w:r>
        <w:rPr>
          <w:rStyle w:val="hps"/>
          <w:rFonts w:ascii="Calibri" w:hAnsi="Calibri" w:cs="Arial"/>
          <w:i/>
          <w:sz w:val="14"/>
          <w:szCs w:val="14"/>
          <w:lang w:val="en-US"/>
        </w:rPr>
        <w:t xml:space="preserve"> for</w:t>
      </w:r>
      <w:r w:rsidRPr="00451DF2">
        <w:rPr>
          <w:rStyle w:val="hps"/>
          <w:rFonts w:ascii="Calibri" w:hAnsi="Calibri" w:cs="Arial"/>
          <w:i/>
          <w:sz w:val="14"/>
          <w:szCs w:val="14"/>
          <w:lang w:val="en-US"/>
        </w:rPr>
        <w:t xml:space="preserve"> Ukraine </w:t>
      </w:r>
      <w:r>
        <w:rPr>
          <w:rStyle w:val="hps"/>
          <w:rFonts w:ascii="Calibri" w:hAnsi="Calibri" w:cs="Arial"/>
          <w:i/>
          <w:sz w:val="14"/>
          <w:szCs w:val="14"/>
          <w:lang w:val="en-US"/>
        </w:rPr>
        <w:t>aregiven from the official website</w:t>
      </w:r>
      <w:r w:rsidRPr="00451DF2">
        <w:rPr>
          <w:rStyle w:val="hps"/>
          <w:rFonts w:ascii="Calibri" w:hAnsi="Calibri" w:cs="Arial"/>
          <w:i/>
          <w:sz w:val="14"/>
          <w:szCs w:val="14"/>
          <w:lang w:val="en-US"/>
        </w:rPr>
        <w:t>.</w:t>
      </w:r>
      <w:r>
        <w:rPr>
          <w:rStyle w:val="hps"/>
          <w:rFonts w:ascii="Calibri" w:hAnsi="Calibri" w:cs="Arial"/>
          <w:i/>
          <w:sz w:val="14"/>
          <w:szCs w:val="14"/>
          <w:lang w:val="en-US"/>
        </w:rPr>
        <w:t>of the State Statistics Service of Ukraine.</w:t>
      </w:r>
    </w:p>
    <w:p w:rsidR="00CE2B96" w:rsidRPr="008478D0" w:rsidRDefault="00CE2B96" w:rsidP="00501339">
      <w:pPr>
        <w:pStyle w:val="a6"/>
        <w:pageBreakBefore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8478D0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>Ministry of National economy of the Republic</w:t>
      </w:r>
      <w:r w:rsidR="00EE517B" w:rsidRPr="008478D0">
        <w:rPr>
          <w:rFonts w:asciiTheme="minorHAnsi" w:hAnsiTheme="minorHAnsi" w:cs="Calibri"/>
          <w:b/>
          <w:sz w:val="22"/>
          <w:szCs w:val="22"/>
          <w:lang w:val="en-US"/>
        </w:rPr>
        <w:t xml:space="preserve"> of</w:t>
      </w:r>
      <w:r w:rsidRPr="008478D0">
        <w:rPr>
          <w:rFonts w:asciiTheme="minorHAnsi" w:hAnsiTheme="minorHAnsi" w:cs="Calibri"/>
          <w:b/>
          <w:sz w:val="22"/>
          <w:szCs w:val="22"/>
          <w:lang w:val="en-US"/>
        </w:rPr>
        <w:t xml:space="preserve"> Kazakhstan</w:t>
      </w:r>
      <w:r w:rsidR="005C1425" w:rsidRPr="008478D0">
        <w:rPr>
          <w:rFonts w:asciiTheme="minorHAnsi" w:hAnsiTheme="minorHAnsi" w:cs="Calibri"/>
          <w:b/>
          <w:sz w:val="22"/>
          <w:szCs w:val="22"/>
          <w:lang w:val="en-US"/>
        </w:rPr>
        <w:br/>
      </w:r>
      <w:r w:rsidRPr="008478D0">
        <w:rPr>
          <w:rFonts w:asciiTheme="minorHAnsi" w:hAnsiTheme="minorHAnsi" w:cs="Calibri"/>
          <w:b/>
          <w:sz w:val="22"/>
          <w:szCs w:val="22"/>
          <w:lang w:val="en-US"/>
        </w:rPr>
        <w:t>Committee on Statistics</w:t>
      </w:r>
    </w:p>
    <w:p w:rsidR="00CE2B96" w:rsidRPr="008478D0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8478D0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B70C7D" w:rsidRPr="008478D0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555926" w:rsidRPr="008478D0">
        <w:rPr>
          <w:rFonts w:asciiTheme="minorHAnsi" w:hAnsiTheme="minorHAnsi" w:cs="Calibri"/>
          <w:b/>
          <w:sz w:val="18"/>
          <w:szCs w:val="18"/>
          <w:lang w:val="en-US"/>
        </w:rPr>
        <w:t>-</w:t>
      </w:r>
      <w:r w:rsidR="008478D0" w:rsidRPr="008478D0">
        <w:rPr>
          <w:rFonts w:asciiTheme="minorHAnsi" w:hAnsiTheme="minorHAnsi" w:cs="Calibri"/>
          <w:b/>
          <w:sz w:val="18"/>
          <w:szCs w:val="18"/>
          <w:lang w:val="en-US"/>
        </w:rPr>
        <w:t xml:space="preserve">August </w:t>
      </w:r>
      <w:r w:rsidRPr="008478D0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8478D0">
        <w:rPr>
          <w:rFonts w:asciiTheme="minorHAnsi" w:hAnsiTheme="minorHAnsi" w:cs="Calibri"/>
          <w:b/>
          <w:sz w:val="18"/>
          <w:szCs w:val="18"/>
          <w:lang w:val="en-US"/>
        </w:rPr>
        <w:t>20</w:t>
      </w:r>
    </w:p>
    <w:p w:rsidR="006E321A" w:rsidRPr="008478D0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8478D0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261AA4" w:rsidRPr="008478D0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8478D0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8478D0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8478D0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261AA4" w:rsidRPr="008478D0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8478D0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8478D0" w:rsidRDefault="000473A6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Turmaganbet Bolat</w:t>
            </w:r>
          </w:p>
          <w:p w:rsidR="007130DB" w:rsidRPr="008478D0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working with users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8478D0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+7 7172 749077</w:t>
            </w:r>
          </w:p>
        </w:tc>
      </w:tr>
      <w:tr w:rsidR="00261AA4" w:rsidRPr="008478D0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8478D0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Demographic situation</w:t>
            </w:r>
          </w:p>
          <w:p w:rsidR="00BB39A1" w:rsidRPr="008478D0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Crime</w:t>
            </w:r>
          </w:p>
        </w:tc>
        <w:tc>
          <w:tcPr>
            <w:tcW w:w="4259" w:type="dxa"/>
            <w:shd w:val="clear" w:color="auto" w:fill="auto"/>
          </w:tcPr>
          <w:p w:rsidR="00BB39A1" w:rsidRPr="008478D0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8478D0" w:rsidRDefault="00BB39A1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demographich and social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8478D0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8478D0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261AA4" w:rsidRPr="008478D0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8478D0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8478D0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8478D0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8478D0" w:rsidRDefault="00BB39A1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statistcs of labor and standard of living</w:t>
            </w:r>
          </w:p>
        </w:tc>
        <w:tc>
          <w:tcPr>
            <w:tcW w:w="1541" w:type="dxa"/>
            <w:shd w:val="clear" w:color="auto" w:fill="auto"/>
          </w:tcPr>
          <w:p w:rsidR="00BB39A1" w:rsidRPr="008478D0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261AA4" w:rsidRPr="008478D0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8478D0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8478D0" w:rsidRDefault="000D5BD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Demesheva Torgyn</w:t>
            </w:r>
          </w:p>
          <w:p w:rsidR="007130DB" w:rsidRPr="008478D0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prices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261AA4" w:rsidRPr="008478D0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8478D0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Pr="008478D0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3222BC" w:rsidRPr="008478D0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8478D0" w:rsidRDefault="009F0573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8478D0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</w:tc>
        <w:tc>
          <w:tcPr>
            <w:tcW w:w="4259" w:type="dxa"/>
            <w:shd w:val="clear" w:color="auto" w:fill="auto"/>
          </w:tcPr>
          <w:p w:rsidR="00CE2B96" w:rsidRPr="008478D0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8478D0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National accounts</w:t>
            </w:r>
          </w:p>
        </w:tc>
        <w:tc>
          <w:tcPr>
            <w:tcW w:w="1541" w:type="dxa"/>
            <w:shd w:val="clear" w:color="auto" w:fill="auto"/>
          </w:tcPr>
          <w:p w:rsidR="00CE2B96" w:rsidRPr="008478D0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4A54A7"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301</w:t>
            </w:r>
          </w:p>
        </w:tc>
      </w:tr>
      <w:tr w:rsidR="00261AA4" w:rsidRPr="008478D0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8478D0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8478D0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statistical register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261AA4" w:rsidRPr="008478D0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8478D0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8478D0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8478D0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 xml:space="preserve"> </w:t>
            </w:r>
            <w:r w:rsidRPr="008478D0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8478D0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8478D0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8478D0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 xml:space="preserve"> </w:t>
            </w:r>
            <w:r w:rsidRPr="008478D0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service and energy </w:t>
            </w:r>
          </w:p>
        </w:tc>
        <w:tc>
          <w:tcPr>
            <w:tcW w:w="1541" w:type="dxa"/>
            <w:shd w:val="clear" w:color="auto" w:fill="auto"/>
          </w:tcPr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261AA4" w:rsidRPr="008478D0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8478D0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8478D0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8478D0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8478D0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8478D0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production and enviroment statistics </w:t>
            </w:r>
          </w:p>
        </w:tc>
        <w:tc>
          <w:tcPr>
            <w:tcW w:w="1541" w:type="dxa"/>
            <w:shd w:val="clear" w:color="auto" w:fill="auto"/>
          </w:tcPr>
          <w:p w:rsidR="00573BA9" w:rsidRPr="008478D0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8478D0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8478D0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8478D0" w:rsidRDefault="003F3064" w:rsidP="003F3064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3F3064" w:rsidRPr="008478D0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8478D0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8478D0" w:rsidRDefault="00CE2B96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Missyura Marina</w:t>
            </w:r>
          </w:p>
          <w:p w:rsidR="00CE2B96" w:rsidRPr="008478D0" w:rsidRDefault="00CE2B96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Chief of the Division structures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8478D0" w:rsidRDefault="004A54A7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8478D0">
              <w:rPr>
                <w:rFonts w:asciiTheme="minorHAnsi" w:hAnsiTheme="minorHAnsi" w:cs="Calibri"/>
                <w:sz w:val="14"/>
                <w:szCs w:val="14"/>
                <w:lang w:val="kk-KZ"/>
              </w:rPr>
              <w:t>+7 7172 749</w:t>
            </w:r>
            <w:r w:rsidRPr="008478D0">
              <w:rPr>
                <w:rFonts w:asciiTheme="minorHAnsi" w:hAnsiTheme="minorHAnsi" w:cs="Calibri"/>
                <w:sz w:val="14"/>
                <w:szCs w:val="14"/>
                <w:lang w:val="en-US"/>
              </w:rPr>
              <w:t>140</w:t>
            </w:r>
          </w:p>
        </w:tc>
      </w:tr>
    </w:tbl>
    <w:p w:rsidR="00BB39A1" w:rsidRPr="008478D0" w:rsidRDefault="00BB39A1" w:rsidP="003F3064">
      <w:pPr>
        <w:pStyle w:val="afd"/>
        <w:ind w:firstLine="0"/>
        <w:rPr>
          <w:rStyle w:val="afc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BB39A1" w:rsidRPr="008478D0" w:rsidSect="00A453D0">
      <w:footerReference w:type="even" r:id="rId12"/>
      <w:footerReference w:type="default" r:id="rId13"/>
      <w:pgSz w:w="11906" w:h="16838"/>
      <w:pgMar w:top="851" w:right="707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039" w:rsidRDefault="00572039" w:rsidP="006464EB">
      <w:pPr>
        <w:pStyle w:val="af0"/>
      </w:pPr>
      <w:r>
        <w:separator/>
      </w:r>
    </w:p>
  </w:endnote>
  <w:endnote w:type="continuationSeparator" w:id="0">
    <w:p w:rsidR="00572039" w:rsidRDefault="00572039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A4" w:rsidRDefault="00B639A4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1</w:t>
    </w:r>
    <w:r>
      <w:rPr>
        <w:rStyle w:val="afb"/>
      </w:rPr>
      <w:fldChar w:fldCharType="end"/>
    </w:r>
  </w:p>
  <w:p w:rsidR="00B639A4" w:rsidRDefault="00B639A4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A4" w:rsidRPr="00816DC6" w:rsidRDefault="00B639A4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8F1EA7">
      <w:rPr>
        <w:rFonts w:ascii="Calibri" w:hAnsi="Calibri"/>
        <w:b/>
        <w:noProof/>
        <w:sz w:val="14"/>
        <w:szCs w:val="14"/>
      </w:rPr>
      <w:t>28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039" w:rsidRDefault="00572039" w:rsidP="006464EB">
      <w:pPr>
        <w:pStyle w:val="af0"/>
      </w:pPr>
      <w:r>
        <w:separator/>
      </w:r>
    </w:p>
  </w:footnote>
  <w:footnote w:type="continuationSeparator" w:id="0">
    <w:p w:rsidR="00572039" w:rsidRDefault="00572039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798"/>
    <w:rsid w:val="000005B2"/>
    <w:rsid w:val="00000652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DB1"/>
    <w:rsid w:val="000150BB"/>
    <w:rsid w:val="00015483"/>
    <w:rsid w:val="0001555B"/>
    <w:rsid w:val="000157F5"/>
    <w:rsid w:val="00015FC2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1FF5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6F1"/>
    <w:rsid w:val="000867E5"/>
    <w:rsid w:val="00086899"/>
    <w:rsid w:val="000869D0"/>
    <w:rsid w:val="00086A8F"/>
    <w:rsid w:val="0008751D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5CF"/>
    <w:rsid w:val="0009190D"/>
    <w:rsid w:val="00091EBE"/>
    <w:rsid w:val="00092189"/>
    <w:rsid w:val="000922A2"/>
    <w:rsid w:val="0009239D"/>
    <w:rsid w:val="00093311"/>
    <w:rsid w:val="00093C2B"/>
    <w:rsid w:val="00093F14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F3C"/>
    <w:rsid w:val="000B3122"/>
    <w:rsid w:val="000B498E"/>
    <w:rsid w:val="000B4A34"/>
    <w:rsid w:val="000B4EC1"/>
    <w:rsid w:val="000B5202"/>
    <w:rsid w:val="000B58B5"/>
    <w:rsid w:val="000B5BEF"/>
    <w:rsid w:val="000B6332"/>
    <w:rsid w:val="000B65F2"/>
    <w:rsid w:val="000B73F1"/>
    <w:rsid w:val="000B7610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EF8"/>
    <w:rsid w:val="000D0313"/>
    <w:rsid w:val="000D0413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AA0"/>
    <w:rsid w:val="000F7F0F"/>
    <w:rsid w:val="001000D4"/>
    <w:rsid w:val="00100765"/>
    <w:rsid w:val="001007BC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7330"/>
    <w:rsid w:val="0010767B"/>
    <w:rsid w:val="00107C45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5A"/>
    <w:rsid w:val="0011300F"/>
    <w:rsid w:val="0011317E"/>
    <w:rsid w:val="001133CE"/>
    <w:rsid w:val="001135AB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AB6"/>
    <w:rsid w:val="00124E18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A73"/>
    <w:rsid w:val="00133C69"/>
    <w:rsid w:val="00133F7A"/>
    <w:rsid w:val="00134052"/>
    <w:rsid w:val="00134087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B03"/>
    <w:rsid w:val="00144B7A"/>
    <w:rsid w:val="00144ED1"/>
    <w:rsid w:val="0014575A"/>
    <w:rsid w:val="00145A73"/>
    <w:rsid w:val="00145DD1"/>
    <w:rsid w:val="00145E80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817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20A"/>
    <w:rsid w:val="00166775"/>
    <w:rsid w:val="001668B5"/>
    <w:rsid w:val="00166A85"/>
    <w:rsid w:val="001675E9"/>
    <w:rsid w:val="00167864"/>
    <w:rsid w:val="00167E98"/>
    <w:rsid w:val="00167FCA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ED"/>
    <w:rsid w:val="00181D81"/>
    <w:rsid w:val="001820BF"/>
    <w:rsid w:val="00182449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BB7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A0487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2051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EED"/>
    <w:rsid w:val="001C61D3"/>
    <w:rsid w:val="001C6461"/>
    <w:rsid w:val="001C6480"/>
    <w:rsid w:val="001C6811"/>
    <w:rsid w:val="001C728B"/>
    <w:rsid w:val="001C7D0E"/>
    <w:rsid w:val="001D025E"/>
    <w:rsid w:val="001D0A29"/>
    <w:rsid w:val="001D0AEA"/>
    <w:rsid w:val="001D1573"/>
    <w:rsid w:val="001D18D1"/>
    <w:rsid w:val="001D1C7C"/>
    <w:rsid w:val="001D25DE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863"/>
    <w:rsid w:val="001F21C5"/>
    <w:rsid w:val="001F24FC"/>
    <w:rsid w:val="001F2748"/>
    <w:rsid w:val="001F2753"/>
    <w:rsid w:val="001F292D"/>
    <w:rsid w:val="001F29E8"/>
    <w:rsid w:val="001F2E1B"/>
    <w:rsid w:val="001F3BF3"/>
    <w:rsid w:val="001F4110"/>
    <w:rsid w:val="001F4195"/>
    <w:rsid w:val="001F49B1"/>
    <w:rsid w:val="001F4CE5"/>
    <w:rsid w:val="001F4E02"/>
    <w:rsid w:val="001F4E6F"/>
    <w:rsid w:val="001F4EA6"/>
    <w:rsid w:val="001F5521"/>
    <w:rsid w:val="001F5584"/>
    <w:rsid w:val="001F57CB"/>
    <w:rsid w:val="001F59D8"/>
    <w:rsid w:val="001F5D59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10A8"/>
    <w:rsid w:val="00211F17"/>
    <w:rsid w:val="002121D2"/>
    <w:rsid w:val="002127ED"/>
    <w:rsid w:val="00212EB7"/>
    <w:rsid w:val="002130AF"/>
    <w:rsid w:val="00213A4F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226"/>
    <w:rsid w:val="002312C7"/>
    <w:rsid w:val="0023159C"/>
    <w:rsid w:val="00231A42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DDA"/>
    <w:rsid w:val="00263E28"/>
    <w:rsid w:val="00263EDB"/>
    <w:rsid w:val="0026413A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653"/>
    <w:rsid w:val="00267865"/>
    <w:rsid w:val="002679E9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9FB"/>
    <w:rsid w:val="00274F4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CB3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3131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C7F"/>
    <w:rsid w:val="002D5CFE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C"/>
    <w:rsid w:val="00307449"/>
    <w:rsid w:val="003076C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525"/>
    <w:rsid w:val="00313682"/>
    <w:rsid w:val="00313717"/>
    <w:rsid w:val="00313DD5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B26"/>
    <w:rsid w:val="003404F8"/>
    <w:rsid w:val="0034071E"/>
    <w:rsid w:val="003409F2"/>
    <w:rsid w:val="00340AC6"/>
    <w:rsid w:val="00340E0F"/>
    <w:rsid w:val="00340F0F"/>
    <w:rsid w:val="00341299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323A"/>
    <w:rsid w:val="003432DD"/>
    <w:rsid w:val="003436DE"/>
    <w:rsid w:val="00343967"/>
    <w:rsid w:val="00343F17"/>
    <w:rsid w:val="003444D7"/>
    <w:rsid w:val="003444DE"/>
    <w:rsid w:val="00344CDC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B0"/>
    <w:rsid w:val="00354B07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F05"/>
    <w:rsid w:val="00361F7C"/>
    <w:rsid w:val="00361FFE"/>
    <w:rsid w:val="003620DD"/>
    <w:rsid w:val="00362409"/>
    <w:rsid w:val="003631F4"/>
    <w:rsid w:val="0036357D"/>
    <w:rsid w:val="003635C3"/>
    <w:rsid w:val="00363638"/>
    <w:rsid w:val="003637AD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70095"/>
    <w:rsid w:val="003705E7"/>
    <w:rsid w:val="00370781"/>
    <w:rsid w:val="00370DA5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2536"/>
    <w:rsid w:val="00392696"/>
    <w:rsid w:val="0039287F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101"/>
    <w:rsid w:val="003A1494"/>
    <w:rsid w:val="003A1616"/>
    <w:rsid w:val="003A1C77"/>
    <w:rsid w:val="003A2405"/>
    <w:rsid w:val="003A245D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841"/>
    <w:rsid w:val="003C38DF"/>
    <w:rsid w:val="003C3BEE"/>
    <w:rsid w:val="003C4564"/>
    <w:rsid w:val="003C4ACF"/>
    <w:rsid w:val="003C5324"/>
    <w:rsid w:val="003C543C"/>
    <w:rsid w:val="003C5918"/>
    <w:rsid w:val="003C5AE0"/>
    <w:rsid w:val="003C5D46"/>
    <w:rsid w:val="003C5D4F"/>
    <w:rsid w:val="003C63CD"/>
    <w:rsid w:val="003C6996"/>
    <w:rsid w:val="003C6E68"/>
    <w:rsid w:val="003C6FF2"/>
    <w:rsid w:val="003C7482"/>
    <w:rsid w:val="003C7661"/>
    <w:rsid w:val="003C7897"/>
    <w:rsid w:val="003D0027"/>
    <w:rsid w:val="003D028B"/>
    <w:rsid w:val="003D0453"/>
    <w:rsid w:val="003D0637"/>
    <w:rsid w:val="003D09AF"/>
    <w:rsid w:val="003D0B2F"/>
    <w:rsid w:val="003D0CE2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D7"/>
    <w:rsid w:val="003D5465"/>
    <w:rsid w:val="003D5481"/>
    <w:rsid w:val="003D5BB8"/>
    <w:rsid w:val="003D5BEE"/>
    <w:rsid w:val="003D5DD2"/>
    <w:rsid w:val="003D5F51"/>
    <w:rsid w:val="003D60DF"/>
    <w:rsid w:val="003D658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E7A"/>
    <w:rsid w:val="003E405B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D4"/>
    <w:rsid w:val="003F5468"/>
    <w:rsid w:val="003F5734"/>
    <w:rsid w:val="003F5F9E"/>
    <w:rsid w:val="003F60F9"/>
    <w:rsid w:val="003F62D6"/>
    <w:rsid w:val="003F6FBE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D11"/>
    <w:rsid w:val="00401FBF"/>
    <w:rsid w:val="0040224F"/>
    <w:rsid w:val="0040264C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26C0"/>
    <w:rsid w:val="004227C7"/>
    <w:rsid w:val="00422D16"/>
    <w:rsid w:val="00422D92"/>
    <w:rsid w:val="00422F37"/>
    <w:rsid w:val="00423497"/>
    <w:rsid w:val="004237A5"/>
    <w:rsid w:val="004237FB"/>
    <w:rsid w:val="00423960"/>
    <w:rsid w:val="00424579"/>
    <w:rsid w:val="004245AF"/>
    <w:rsid w:val="00424FCA"/>
    <w:rsid w:val="004250C3"/>
    <w:rsid w:val="004252EA"/>
    <w:rsid w:val="004256B3"/>
    <w:rsid w:val="004257E3"/>
    <w:rsid w:val="00425BFD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5AC"/>
    <w:rsid w:val="00466F23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2284"/>
    <w:rsid w:val="004723DE"/>
    <w:rsid w:val="00472C87"/>
    <w:rsid w:val="0047360F"/>
    <w:rsid w:val="00473C0E"/>
    <w:rsid w:val="00473CF6"/>
    <w:rsid w:val="00474376"/>
    <w:rsid w:val="004749D0"/>
    <w:rsid w:val="00474A8A"/>
    <w:rsid w:val="00474B7E"/>
    <w:rsid w:val="00474F24"/>
    <w:rsid w:val="0047506C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BC6"/>
    <w:rsid w:val="00481332"/>
    <w:rsid w:val="00481653"/>
    <w:rsid w:val="00481A70"/>
    <w:rsid w:val="00481CFE"/>
    <w:rsid w:val="00482938"/>
    <w:rsid w:val="0048297B"/>
    <w:rsid w:val="004835EB"/>
    <w:rsid w:val="0048377E"/>
    <w:rsid w:val="00483D12"/>
    <w:rsid w:val="004840DA"/>
    <w:rsid w:val="00484458"/>
    <w:rsid w:val="004845A2"/>
    <w:rsid w:val="00485127"/>
    <w:rsid w:val="00485671"/>
    <w:rsid w:val="004856E4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F93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729"/>
    <w:rsid w:val="004B2B8F"/>
    <w:rsid w:val="004B312F"/>
    <w:rsid w:val="004B353C"/>
    <w:rsid w:val="004B387F"/>
    <w:rsid w:val="004B392C"/>
    <w:rsid w:val="004B45C6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C76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676"/>
    <w:rsid w:val="004F0779"/>
    <w:rsid w:val="004F1556"/>
    <w:rsid w:val="004F1BEF"/>
    <w:rsid w:val="004F20FB"/>
    <w:rsid w:val="004F22F3"/>
    <w:rsid w:val="004F259A"/>
    <w:rsid w:val="004F266B"/>
    <w:rsid w:val="004F3028"/>
    <w:rsid w:val="004F30BA"/>
    <w:rsid w:val="004F32EE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CCE"/>
    <w:rsid w:val="004F6E18"/>
    <w:rsid w:val="004F6FE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991"/>
    <w:rsid w:val="00544FEE"/>
    <w:rsid w:val="00545138"/>
    <w:rsid w:val="00545379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1232"/>
    <w:rsid w:val="0056189B"/>
    <w:rsid w:val="00561D58"/>
    <w:rsid w:val="00561F0A"/>
    <w:rsid w:val="00562536"/>
    <w:rsid w:val="005625F7"/>
    <w:rsid w:val="00562B7A"/>
    <w:rsid w:val="00562FD8"/>
    <w:rsid w:val="00563002"/>
    <w:rsid w:val="005631D5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FF6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71DD"/>
    <w:rsid w:val="00597308"/>
    <w:rsid w:val="0059754B"/>
    <w:rsid w:val="0059789D"/>
    <w:rsid w:val="00597B08"/>
    <w:rsid w:val="005A002F"/>
    <w:rsid w:val="005A0186"/>
    <w:rsid w:val="005A02C3"/>
    <w:rsid w:val="005A07A8"/>
    <w:rsid w:val="005A0914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D5C"/>
    <w:rsid w:val="005A7FF7"/>
    <w:rsid w:val="005B0030"/>
    <w:rsid w:val="005B0555"/>
    <w:rsid w:val="005B0F72"/>
    <w:rsid w:val="005B0F96"/>
    <w:rsid w:val="005B11E5"/>
    <w:rsid w:val="005B1FEB"/>
    <w:rsid w:val="005B2063"/>
    <w:rsid w:val="005B21B7"/>
    <w:rsid w:val="005B249A"/>
    <w:rsid w:val="005B272A"/>
    <w:rsid w:val="005B2782"/>
    <w:rsid w:val="005B287F"/>
    <w:rsid w:val="005B2ABE"/>
    <w:rsid w:val="005B2E78"/>
    <w:rsid w:val="005B39CE"/>
    <w:rsid w:val="005B478A"/>
    <w:rsid w:val="005B4C56"/>
    <w:rsid w:val="005B4D89"/>
    <w:rsid w:val="005B653A"/>
    <w:rsid w:val="005B6797"/>
    <w:rsid w:val="005B6D05"/>
    <w:rsid w:val="005B720A"/>
    <w:rsid w:val="005B745B"/>
    <w:rsid w:val="005B786D"/>
    <w:rsid w:val="005B7E81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4FE"/>
    <w:rsid w:val="005C6CD3"/>
    <w:rsid w:val="005C6EED"/>
    <w:rsid w:val="005C71D9"/>
    <w:rsid w:val="005D0046"/>
    <w:rsid w:val="005D0321"/>
    <w:rsid w:val="005D08D3"/>
    <w:rsid w:val="005D0A9A"/>
    <w:rsid w:val="005D0B06"/>
    <w:rsid w:val="005D0CAA"/>
    <w:rsid w:val="005D116C"/>
    <w:rsid w:val="005D1298"/>
    <w:rsid w:val="005D12E8"/>
    <w:rsid w:val="005D138A"/>
    <w:rsid w:val="005D140D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EDA"/>
    <w:rsid w:val="005F315E"/>
    <w:rsid w:val="005F35F6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56D"/>
    <w:rsid w:val="00620638"/>
    <w:rsid w:val="006209FB"/>
    <w:rsid w:val="00621203"/>
    <w:rsid w:val="006213F4"/>
    <w:rsid w:val="00621654"/>
    <w:rsid w:val="00621863"/>
    <w:rsid w:val="006219A1"/>
    <w:rsid w:val="00621DEC"/>
    <w:rsid w:val="0062299E"/>
    <w:rsid w:val="00622E96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D2A"/>
    <w:rsid w:val="00643FB7"/>
    <w:rsid w:val="00644BE4"/>
    <w:rsid w:val="00644DA0"/>
    <w:rsid w:val="0064503E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9B4"/>
    <w:rsid w:val="00650AE7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5078"/>
    <w:rsid w:val="00655109"/>
    <w:rsid w:val="006551AC"/>
    <w:rsid w:val="006552F0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FE"/>
    <w:rsid w:val="00662BF8"/>
    <w:rsid w:val="00662F5A"/>
    <w:rsid w:val="00663012"/>
    <w:rsid w:val="006634CA"/>
    <w:rsid w:val="00663D91"/>
    <w:rsid w:val="0066412F"/>
    <w:rsid w:val="0066436A"/>
    <w:rsid w:val="00665BC3"/>
    <w:rsid w:val="00666238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646"/>
    <w:rsid w:val="00687D3B"/>
    <w:rsid w:val="0069046A"/>
    <w:rsid w:val="0069070A"/>
    <w:rsid w:val="00690A78"/>
    <w:rsid w:val="00690B25"/>
    <w:rsid w:val="00690E25"/>
    <w:rsid w:val="006911E4"/>
    <w:rsid w:val="00691403"/>
    <w:rsid w:val="00691B76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598E"/>
    <w:rsid w:val="006A604D"/>
    <w:rsid w:val="006A611E"/>
    <w:rsid w:val="006A6238"/>
    <w:rsid w:val="006A672F"/>
    <w:rsid w:val="006A6A1D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D1E"/>
    <w:rsid w:val="006B1D83"/>
    <w:rsid w:val="006B27BA"/>
    <w:rsid w:val="006B2DBB"/>
    <w:rsid w:val="006B357F"/>
    <w:rsid w:val="006B38D4"/>
    <w:rsid w:val="006B3A6F"/>
    <w:rsid w:val="006B3C38"/>
    <w:rsid w:val="006B4360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B31"/>
    <w:rsid w:val="006C7BA8"/>
    <w:rsid w:val="006C7CDB"/>
    <w:rsid w:val="006C7D8C"/>
    <w:rsid w:val="006C7DB5"/>
    <w:rsid w:val="006C7DD8"/>
    <w:rsid w:val="006C7F11"/>
    <w:rsid w:val="006D0444"/>
    <w:rsid w:val="006D0D6F"/>
    <w:rsid w:val="006D0DC7"/>
    <w:rsid w:val="006D0E15"/>
    <w:rsid w:val="006D0EEE"/>
    <w:rsid w:val="006D105D"/>
    <w:rsid w:val="006D160C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5E5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65E1"/>
    <w:rsid w:val="006F6628"/>
    <w:rsid w:val="006F6D4F"/>
    <w:rsid w:val="006F6FB9"/>
    <w:rsid w:val="006F758B"/>
    <w:rsid w:val="006F75E8"/>
    <w:rsid w:val="006F7C28"/>
    <w:rsid w:val="0070003E"/>
    <w:rsid w:val="007008B6"/>
    <w:rsid w:val="0070096B"/>
    <w:rsid w:val="00700B3D"/>
    <w:rsid w:val="00700DE7"/>
    <w:rsid w:val="007013D6"/>
    <w:rsid w:val="00701435"/>
    <w:rsid w:val="00701A66"/>
    <w:rsid w:val="00701F56"/>
    <w:rsid w:val="007021FE"/>
    <w:rsid w:val="00702269"/>
    <w:rsid w:val="00702B1D"/>
    <w:rsid w:val="007035F8"/>
    <w:rsid w:val="00703C87"/>
    <w:rsid w:val="007040E9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2780"/>
    <w:rsid w:val="00712CBE"/>
    <w:rsid w:val="00712ECC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C52"/>
    <w:rsid w:val="00716E59"/>
    <w:rsid w:val="00716E83"/>
    <w:rsid w:val="00716F04"/>
    <w:rsid w:val="00717381"/>
    <w:rsid w:val="00717569"/>
    <w:rsid w:val="00717893"/>
    <w:rsid w:val="007178A5"/>
    <w:rsid w:val="0071796D"/>
    <w:rsid w:val="00717CE8"/>
    <w:rsid w:val="00717D14"/>
    <w:rsid w:val="007203AF"/>
    <w:rsid w:val="00720534"/>
    <w:rsid w:val="00720D50"/>
    <w:rsid w:val="00721074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45B5"/>
    <w:rsid w:val="007250AA"/>
    <w:rsid w:val="0072589A"/>
    <w:rsid w:val="007258F8"/>
    <w:rsid w:val="00725928"/>
    <w:rsid w:val="00725AE2"/>
    <w:rsid w:val="00725D43"/>
    <w:rsid w:val="0072665B"/>
    <w:rsid w:val="00726762"/>
    <w:rsid w:val="00726854"/>
    <w:rsid w:val="00726C5E"/>
    <w:rsid w:val="00726D7F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407E6"/>
    <w:rsid w:val="00740D62"/>
    <w:rsid w:val="00741623"/>
    <w:rsid w:val="00741850"/>
    <w:rsid w:val="0074188D"/>
    <w:rsid w:val="00741A76"/>
    <w:rsid w:val="00741BB6"/>
    <w:rsid w:val="0074221A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6064"/>
    <w:rsid w:val="007462B2"/>
    <w:rsid w:val="00746318"/>
    <w:rsid w:val="007464F3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F06"/>
    <w:rsid w:val="00766F54"/>
    <w:rsid w:val="0076714F"/>
    <w:rsid w:val="00767321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5D5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D0071"/>
    <w:rsid w:val="007D0096"/>
    <w:rsid w:val="007D0124"/>
    <w:rsid w:val="007D0795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25"/>
    <w:rsid w:val="007D4ADC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2EC"/>
    <w:rsid w:val="007E335F"/>
    <w:rsid w:val="007E33C6"/>
    <w:rsid w:val="007E349C"/>
    <w:rsid w:val="007E37FC"/>
    <w:rsid w:val="007E39B6"/>
    <w:rsid w:val="007E3FF6"/>
    <w:rsid w:val="007E4091"/>
    <w:rsid w:val="007E43B4"/>
    <w:rsid w:val="007E477F"/>
    <w:rsid w:val="007E4BCA"/>
    <w:rsid w:val="007E4C85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7395"/>
    <w:rsid w:val="007F74F6"/>
    <w:rsid w:val="007F78CC"/>
    <w:rsid w:val="008000B4"/>
    <w:rsid w:val="0080013B"/>
    <w:rsid w:val="00800572"/>
    <w:rsid w:val="00801236"/>
    <w:rsid w:val="00801354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DDC"/>
    <w:rsid w:val="00835EE7"/>
    <w:rsid w:val="00835F4A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16E"/>
    <w:rsid w:val="0084520A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69E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452"/>
    <w:rsid w:val="008704E8"/>
    <w:rsid w:val="00870593"/>
    <w:rsid w:val="00870891"/>
    <w:rsid w:val="00871384"/>
    <w:rsid w:val="00871618"/>
    <w:rsid w:val="008716C4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C9"/>
    <w:rsid w:val="0089270E"/>
    <w:rsid w:val="008929BB"/>
    <w:rsid w:val="00892F3C"/>
    <w:rsid w:val="00892FD9"/>
    <w:rsid w:val="008932C1"/>
    <w:rsid w:val="008936EC"/>
    <w:rsid w:val="0089380F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4DD"/>
    <w:rsid w:val="008A235A"/>
    <w:rsid w:val="008A2708"/>
    <w:rsid w:val="008A27AF"/>
    <w:rsid w:val="008A2A6B"/>
    <w:rsid w:val="008A2C21"/>
    <w:rsid w:val="008A2E2A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817"/>
    <w:rsid w:val="008E1CDF"/>
    <w:rsid w:val="008E21B6"/>
    <w:rsid w:val="008E23D4"/>
    <w:rsid w:val="008E23F3"/>
    <w:rsid w:val="008E2859"/>
    <w:rsid w:val="008E2BD2"/>
    <w:rsid w:val="008E33AD"/>
    <w:rsid w:val="008E3578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810"/>
    <w:rsid w:val="00904A19"/>
    <w:rsid w:val="00904B5A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95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6D9"/>
    <w:rsid w:val="00916985"/>
    <w:rsid w:val="00916D41"/>
    <w:rsid w:val="00916E65"/>
    <w:rsid w:val="00916FA1"/>
    <w:rsid w:val="00916FA7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CA9"/>
    <w:rsid w:val="00921F0B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D14"/>
    <w:rsid w:val="00935EA1"/>
    <w:rsid w:val="00936387"/>
    <w:rsid w:val="0093639B"/>
    <w:rsid w:val="00936487"/>
    <w:rsid w:val="00936829"/>
    <w:rsid w:val="0093694F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907"/>
    <w:rsid w:val="00953BC6"/>
    <w:rsid w:val="00953C51"/>
    <w:rsid w:val="0095441F"/>
    <w:rsid w:val="009545C1"/>
    <w:rsid w:val="009547CD"/>
    <w:rsid w:val="0095490A"/>
    <w:rsid w:val="0095496D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C48"/>
    <w:rsid w:val="00961E4B"/>
    <w:rsid w:val="00961ED6"/>
    <w:rsid w:val="0096255C"/>
    <w:rsid w:val="0096283D"/>
    <w:rsid w:val="00962EFE"/>
    <w:rsid w:val="00963374"/>
    <w:rsid w:val="009635D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6004"/>
    <w:rsid w:val="0096600D"/>
    <w:rsid w:val="0096617A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2DA"/>
    <w:rsid w:val="00972501"/>
    <w:rsid w:val="00972CF9"/>
    <w:rsid w:val="00972E69"/>
    <w:rsid w:val="00973B53"/>
    <w:rsid w:val="00973DC2"/>
    <w:rsid w:val="0097489B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8BB"/>
    <w:rsid w:val="00997953"/>
    <w:rsid w:val="00997ACC"/>
    <w:rsid w:val="00997F18"/>
    <w:rsid w:val="00997FCB"/>
    <w:rsid w:val="009A002A"/>
    <w:rsid w:val="009A0083"/>
    <w:rsid w:val="009A0404"/>
    <w:rsid w:val="009A05EE"/>
    <w:rsid w:val="009A0623"/>
    <w:rsid w:val="009A0B9B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E01"/>
    <w:rsid w:val="009C0E04"/>
    <w:rsid w:val="009C1512"/>
    <w:rsid w:val="009C1F07"/>
    <w:rsid w:val="009C2901"/>
    <w:rsid w:val="009C2B60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6F0"/>
    <w:rsid w:val="009D27A3"/>
    <w:rsid w:val="009D2C70"/>
    <w:rsid w:val="009D2E51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9F"/>
    <w:rsid w:val="009E0EEB"/>
    <w:rsid w:val="009E1480"/>
    <w:rsid w:val="009E1551"/>
    <w:rsid w:val="009E2C2A"/>
    <w:rsid w:val="009E2CCE"/>
    <w:rsid w:val="009E300E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D9E"/>
    <w:rsid w:val="00A03163"/>
    <w:rsid w:val="00A03551"/>
    <w:rsid w:val="00A035F3"/>
    <w:rsid w:val="00A03650"/>
    <w:rsid w:val="00A03785"/>
    <w:rsid w:val="00A043B2"/>
    <w:rsid w:val="00A0442F"/>
    <w:rsid w:val="00A044CF"/>
    <w:rsid w:val="00A0465C"/>
    <w:rsid w:val="00A04964"/>
    <w:rsid w:val="00A04B49"/>
    <w:rsid w:val="00A04D07"/>
    <w:rsid w:val="00A051C0"/>
    <w:rsid w:val="00A056EF"/>
    <w:rsid w:val="00A058D0"/>
    <w:rsid w:val="00A05CFE"/>
    <w:rsid w:val="00A05F70"/>
    <w:rsid w:val="00A0640D"/>
    <w:rsid w:val="00A06BBF"/>
    <w:rsid w:val="00A06C91"/>
    <w:rsid w:val="00A06FAA"/>
    <w:rsid w:val="00A0735A"/>
    <w:rsid w:val="00A078AF"/>
    <w:rsid w:val="00A102C5"/>
    <w:rsid w:val="00A10AC8"/>
    <w:rsid w:val="00A10C00"/>
    <w:rsid w:val="00A1103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ED9"/>
    <w:rsid w:val="00A2588F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73F"/>
    <w:rsid w:val="00A3176A"/>
    <w:rsid w:val="00A31A09"/>
    <w:rsid w:val="00A31A44"/>
    <w:rsid w:val="00A325B1"/>
    <w:rsid w:val="00A32697"/>
    <w:rsid w:val="00A32979"/>
    <w:rsid w:val="00A32DC1"/>
    <w:rsid w:val="00A33316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2D4"/>
    <w:rsid w:val="00A453D0"/>
    <w:rsid w:val="00A45410"/>
    <w:rsid w:val="00A4577A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9C4"/>
    <w:rsid w:val="00A55AE6"/>
    <w:rsid w:val="00A56197"/>
    <w:rsid w:val="00A56243"/>
    <w:rsid w:val="00A567AF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F35"/>
    <w:rsid w:val="00A677FB"/>
    <w:rsid w:val="00A679D7"/>
    <w:rsid w:val="00A70A20"/>
    <w:rsid w:val="00A70AE9"/>
    <w:rsid w:val="00A70B8E"/>
    <w:rsid w:val="00A70D66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9EB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267"/>
    <w:rsid w:val="00AA64F9"/>
    <w:rsid w:val="00AA66B8"/>
    <w:rsid w:val="00AA681A"/>
    <w:rsid w:val="00AA6A43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732"/>
    <w:rsid w:val="00AD57A2"/>
    <w:rsid w:val="00AD60CF"/>
    <w:rsid w:val="00AD6197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82"/>
    <w:rsid w:val="00AE73F5"/>
    <w:rsid w:val="00AE7B05"/>
    <w:rsid w:val="00AF04E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204E"/>
    <w:rsid w:val="00B02AE1"/>
    <w:rsid w:val="00B02E58"/>
    <w:rsid w:val="00B02EE6"/>
    <w:rsid w:val="00B02F25"/>
    <w:rsid w:val="00B030E6"/>
    <w:rsid w:val="00B0406B"/>
    <w:rsid w:val="00B04304"/>
    <w:rsid w:val="00B04567"/>
    <w:rsid w:val="00B05F4E"/>
    <w:rsid w:val="00B06425"/>
    <w:rsid w:val="00B064A0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12E2"/>
    <w:rsid w:val="00B115E9"/>
    <w:rsid w:val="00B119E8"/>
    <w:rsid w:val="00B11B3C"/>
    <w:rsid w:val="00B11B42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FB6"/>
    <w:rsid w:val="00B171BC"/>
    <w:rsid w:val="00B17643"/>
    <w:rsid w:val="00B17B16"/>
    <w:rsid w:val="00B17C4D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D4D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EF"/>
    <w:rsid w:val="00B36E88"/>
    <w:rsid w:val="00B37B5A"/>
    <w:rsid w:val="00B37DFC"/>
    <w:rsid w:val="00B40596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9A4"/>
    <w:rsid w:val="00B63EF8"/>
    <w:rsid w:val="00B64472"/>
    <w:rsid w:val="00B644EA"/>
    <w:rsid w:val="00B64557"/>
    <w:rsid w:val="00B64595"/>
    <w:rsid w:val="00B64BAA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68"/>
    <w:rsid w:val="00B84932"/>
    <w:rsid w:val="00B84A25"/>
    <w:rsid w:val="00B85150"/>
    <w:rsid w:val="00B852C4"/>
    <w:rsid w:val="00B8572D"/>
    <w:rsid w:val="00B85914"/>
    <w:rsid w:val="00B85B33"/>
    <w:rsid w:val="00B85CF7"/>
    <w:rsid w:val="00B86A50"/>
    <w:rsid w:val="00B86C8F"/>
    <w:rsid w:val="00B87423"/>
    <w:rsid w:val="00B8755C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C1092"/>
    <w:rsid w:val="00BC109A"/>
    <w:rsid w:val="00BC114B"/>
    <w:rsid w:val="00BC126F"/>
    <w:rsid w:val="00BC13D6"/>
    <w:rsid w:val="00BC1441"/>
    <w:rsid w:val="00BC16F2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7105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7EC"/>
    <w:rsid w:val="00BF6BF9"/>
    <w:rsid w:val="00BF6F60"/>
    <w:rsid w:val="00BF7537"/>
    <w:rsid w:val="00BF7648"/>
    <w:rsid w:val="00BF7863"/>
    <w:rsid w:val="00BF7D51"/>
    <w:rsid w:val="00C0080F"/>
    <w:rsid w:val="00C00B14"/>
    <w:rsid w:val="00C00E47"/>
    <w:rsid w:val="00C00EC3"/>
    <w:rsid w:val="00C014BD"/>
    <w:rsid w:val="00C014FF"/>
    <w:rsid w:val="00C01629"/>
    <w:rsid w:val="00C01B7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68F"/>
    <w:rsid w:val="00C058CF"/>
    <w:rsid w:val="00C05B97"/>
    <w:rsid w:val="00C05D79"/>
    <w:rsid w:val="00C05E86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649"/>
    <w:rsid w:val="00C20839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B69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8CD"/>
    <w:rsid w:val="00C31091"/>
    <w:rsid w:val="00C31233"/>
    <w:rsid w:val="00C315B6"/>
    <w:rsid w:val="00C31D32"/>
    <w:rsid w:val="00C3202A"/>
    <w:rsid w:val="00C3247A"/>
    <w:rsid w:val="00C32550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9DD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F44"/>
    <w:rsid w:val="00C771A9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6074"/>
    <w:rsid w:val="00C8655F"/>
    <w:rsid w:val="00C86575"/>
    <w:rsid w:val="00C868A8"/>
    <w:rsid w:val="00C86A9C"/>
    <w:rsid w:val="00C870FC"/>
    <w:rsid w:val="00C8720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2A8"/>
    <w:rsid w:val="00CC55AF"/>
    <w:rsid w:val="00CC5E08"/>
    <w:rsid w:val="00CC635B"/>
    <w:rsid w:val="00CC6798"/>
    <w:rsid w:val="00CC69FB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744"/>
    <w:rsid w:val="00D24A50"/>
    <w:rsid w:val="00D24B9F"/>
    <w:rsid w:val="00D24CB2"/>
    <w:rsid w:val="00D254E6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D7D"/>
    <w:rsid w:val="00D34280"/>
    <w:rsid w:val="00D3493A"/>
    <w:rsid w:val="00D34A4A"/>
    <w:rsid w:val="00D34B8D"/>
    <w:rsid w:val="00D352B8"/>
    <w:rsid w:val="00D35E23"/>
    <w:rsid w:val="00D35FEC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A53"/>
    <w:rsid w:val="00D53AA3"/>
    <w:rsid w:val="00D549CE"/>
    <w:rsid w:val="00D55199"/>
    <w:rsid w:val="00D55647"/>
    <w:rsid w:val="00D558B4"/>
    <w:rsid w:val="00D55D1F"/>
    <w:rsid w:val="00D560E2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63D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AB7"/>
    <w:rsid w:val="00D75B0E"/>
    <w:rsid w:val="00D75D60"/>
    <w:rsid w:val="00D75E1C"/>
    <w:rsid w:val="00D762CC"/>
    <w:rsid w:val="00D76597"/>
    <w:rsid w:val="00D76C89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B0C"/>
    <w:rsid w:val="00DA1EC1"/>
    <w:rsid w:val="00DA1F35"/>
    <w:rsid w:val="00DA1F3E"/>
    <w:rsid w:val="00DA23F4"/>
    <w:rsid w:val="00DA29B7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53C"/>
    <w:rsid w:val="00DD78A3"/>
    <w:rsid w:val="00DD7D2F"/>
    <w:rsid w:val="00DE012B"/>
    <w:rsid w:val="00DE050F"/>
    <w:rsid w:val="00DE0F4D"/>
    <w:rsid w:val="00DE105D"/>
    <w:rsid w:val="00DE16ED"/>
    <w:rsid w:val="00DE180A"/>
    <w:rsid w:val="00DE1B39"/>
    <w:rsid w:val="00DE2CA6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79A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B0A"/>
    <w:rsid w:val="00DF1E9B"/>
    <w:rsid w:val="00DF25D1"/>
    <w:rsid w:val="00DF2618"/>
    <w:rsid w:val="00DF26D6"/>
    <w:rsid w:val="00DF3409"/>
    <w:rsid w:val="00DF34AA"/>
    <w:rsid w:val="00DF3A9B"/>
    <w:rsid w:val="00DF458F"/>
    <w:rsid w:val="00DF4900"/>
    <w:rsid w:val="00DF4B4A"/>
    <w:rsid w:val="00DF4DFF"/>
    <w:rsid w:val="00DF5005"/>
    <w:rsid w:val="00DF5298"/>
    <w:rsid w:val="00DF52F5"/>
    <w:rsid w:val="00DF561F"/>
    <w:rsid w:val="00DF56BD"/>
    <w:rsid w:val="00DF57B9"/>
    <w:rsid w:val="00DF6E6B"/>
    <w:rsid w:val="00DF74D7"/>
    <w:rsid w:val="00DF75CB"/>
    <w:rsid w:val="00DF77E4"/>
    <w:rsid w:val="00DF7E01"/>
    <w:rsid w:val="00E00155"/>
    <w:rsid w:val="00E002CF"/>
    <w:rsid w:val="00E00C83"/>
    <w:rsid w:val="00E00EAC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890"/>
    <w:rsid w:val="00E03A79"/>
    <w:rsid w:val="00E03C16"/>
    <w:rsid w:val="00E0427C"/>
    <w:rsid w:val="00E0470E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EB0"/>
    <w:rsid w:val="00E20B53"/>
    <w:rsid w:val="00E20BBF"/>
    <w:rsid w:val="00E20D9C"/>
    <w:rsid w:val="00E21162"/>
    <w:rsid w:val="00E21445"/>
    <w:rsid w:val="00E2145D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7D7"/>
    <w:rsid w:val="00E278F1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D2"/>
    <w:rsid w:val="00E4610F"/>
    <w:rsid w:val="00E461D3"/>
    <w:rsid w:val="00E46309"/>
    <w:rsid w:val="00E46825"/>
    <w:rsid w:val="00E4747E"/>
    <w:rsid w:val="00E4791A"/>
    <w:rsid w:val="00E47984"/>
    <w:rsid w:val="00E47AB7"/>
    <w:rsid w:val="00E47BDF"/>
    <w:rsid w:val="00E47CE3"/>
    <w:rsid w:val="00E47CE7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324"/>
    <w:rsid w:val="00E55495"/>
    <w:rsid w:val="00E55617"/>
    <w:rsid w:val="00E55CD3"/>
    <w:rsid w:val="00E55D09"/>
    <w:rsid w:val="00E56095"/>
    <w:rsid w:val="00E56414"/>
    <w:rsid w:val="00E565DB"/>
    <w:rsid w:val="00E565EF"/>
    <w:rsid w:val="00E56642"/>
    <w:rsid w:val="00E566BA"/>
    <w:rsid w:val="00E56B18"/>
    <w:rsid w:val="00E56CA0"/>
    <w:rsid w:val="00E56FB9"/>
    <w:rsid w:val="00E56FBF"/>
    <w:rsid w:val="00E5769E"/>
    <w:rsid w:val="00E57E61"/>
    <w:rsid w:val="00E57F51"/>
    <w:rsid w:val="00E6046B"/>
    <w:rsid w:val="00E60642"/>
    <w:rsid w:val="00E60DDD"/>
    <w:rsid w:val="00E6108C"/>
    <w:rsid w:val="00E61861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ADA"/>
    <w:rsid w:val="00E67333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EFC"/>
    <w:rsid w:val="00EA1683"/>
    <w:rsid w:val="00EA16C0"/>
    <w:rsid w:val="00EA175D"/>
    <w:rsid w:val="00EA279F"/>
    <w:rsid w:val="00EA2C2E"/>
    <w:rsid w:val="00EA30E4"/>
    <w:rsid w:val="00EA3C96"/>
    <w:rsid w:val="00EA3C9A"/>
    <w:rsid w:val="00EA3CD6"/>
    <w:rsid w:val="00EA4214"/>
    <w:rsid w:val="00EA4402"/>
    <w:rsid w:val="00EA4603"/>
    <w:rsid w:val="00EA4858"/>
    <w:rsid w:val="00EA4DB1"/>
    <w:rsid w:val="00EA4F53"/>
    <w:rsid w:val="00EA5288"/>
    <w:rsid w:val="00EA5317"/>
    <w:rsid w:val="00EA538E"/>
    <w:rsid w:val="00EA5507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E27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3D2D"/>
    <w:rsid w:val="00ED454C"/>
    <w:rsid w:val="00ED50EC"/>
    <w:rsid w:val="00ED58B7"/>
    <w:rsid w:val="00ED62FF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8E1"/>
    <w:rsid w:val="00F05F56"/>
    <w:rsid w:val="00F06117"/>
    <w:rsid w:val="00F0682D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5E0"/>
    <w:rsid w:val="00F25794"/>
    <w:rsid w:val="00F25D4B"/>
    <w:rsid w:val="00F25D61"/>
    <w:rsid w:val="00F25FFC"/>
    <w:rsid w:val="00F275AD"/>
    <w:rsid w:val="00F27B96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A99"/>
    <w:rsid w:val="00F41B84"/>
    <w:rsid w:val="00F41C62"/>
    <w:rsid w:val="00F41C7B"/>
    <w:rsid w:val="00F41E39"/>
    <w:rsid w:val="00F41ED8"/>
    <w:rsid w:val="00F42634"/>
    <w:rsid w:val="00F428A5"/>
    <w:rsid w:val="00F431F7"/>
    <w:rsid w:val="00F43261"/>
    <w:rsid w:val="00F437E3"/>
    <w:rsid w:val="00F43A5A"/>
    <w:rsid w:val="00F442C7"/>
    <w:rsid w:val="00F443BF"/>
    <w:rsid w:val="00F44EEC"/>
    <w:rsid w:val="00F451F7"/>
    <w:rsid w:val="00F454D8"/>
    <w:rsid w:val="00F458C6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A"/>
    <w:rsid w:val="00F74A4F"/>
    <w:rsid w:val="00F751BC"/>
    <w:rsid w:val="00F75567"/>
    <w:rsid w:val="00F757A2"/>
    <w:rsid w:val="00F75AAD"/>
    <w:rsid w:val="00F76050"/>
    <w:rsid w:val="00F7650A"/>
    <w:rsid w:val="00F76821"/>
    <w:rsid w:val="00F769C9"/>
    <w:rsid w:val="00F76CF9"/>
    <w:rsid w:val="00F76FCC"/>
    <w:rsid w:val="00F7700D"/>
    <w:rsid w:val="00F77028"/>
    <w:rsid w:val="00F776F1"/>
    <w:rsid w:val="00F778AB"/>
    <w:rsid w:val="00F8001F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2040"/>
    <w:rsid w:val="00F82188"/>
    <w:rsid w:val="00F8223D"/>
    <w:rsid w:val="00F825C7"/>
    <w:rsid w:val="00F8296A"/>
    <w:rsid w:val="00F82BCD"/>
    <w:rsid w:val="00F830C4"/>
    <w:rsid w:val="00F83A4D"/>
    <w:rsid w:val="00F83C4D"/>
    <w:rsid w:val="00F84E24"/>
    <w:rsid w:val="00F84FDD"/>
    <w:rsid w:val="00F85221"/>
    <w:rsid w:val="00F8591F"/>
    <w:rsid w:val="00F85946"/>
    <w:rsid w:val="00F85A66"/>
    <w:rsid w:val="00F85EEF"/>
    <w:rsid w:val="00F85FB1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E9"/>
    <w:rsid w:val="00F93392"/>
    <w:rsid w:val="00F933C0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9F"/>
    <w:rsid w:val="00FA1EE8"/>
    <w:rsid w:val="00FA1F99"/>
    <w:rsid w:val="00FA28B7"/>
    <w:rsid w:val="00FA2AE3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F98"/>
    <w:rsid w:val="00FB6385"/>
    <w:rsid w:val="00FB6491"/>
    <w:rsid w:val="00FB6647"/>
    <w:rsid w:val="00FB7356"/>
    <w:rsid w:val="00FB7805"/>
    <w:rsid w:val="00FB7806"/>
    <w:rsid w:val="00FB79F6"/>
    <w:rsid w:val="00FB7D5C"/>
    <w:rsid w:val="00FC01D7"/>
    <w:rsid w:val="00FC0A92"/>
    <w:rsid w:val="00FC0CBA"/>
    <w:rsid w:val="00FC0D44"/>
    <w:rsid w:val="00FC0E6A"/>
    <w:rsid w:val="00FC11A0"/>
    <w:rsid w:val="00FC15B5"/>
    <w:rsid w:val="00FC1B5B"/>
    <w:rsid w:val="00FC22FE"/>
    <w:rsid w:val="00FC2685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B6A"/>
    <w:rsid w:val="00FD7C6A"/>
    <w:rsid w:val="00FD7EA2"/>
    <w:rsid w:val="00FE01A4"/>
    <w:rsid w:val="00FE0893"/>
    <w:rsid w:val="00FE0948"/>
    <w:rsid w:val="00FE0B7F"/>
    <w:rsid w:val="00FE0FA2"/>
    <w:rsid w:val="00FE1151"/>
    <w:rsid w:val="00FE1536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F0572"/>
    <w:rsid w:val="00FF0A2A"/>
    <w:rsid w:val="00FF0FE9"/>
    <w:rsid w:val="00FF10D2"/>
    <w:rsid w:val="00FF10EA"/>
    <w:rsid w:val="00FF13F2"/>
    <w:rsid w:val="00FF14AF"/>
    <w:rsid w:val="00FF1A89"/>
    <w:rsid w:val="00FF1BA8"/>
    <w:rsid w:val="00FF1E5F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22F"/>
    <w:rsid w:val="00FF459F"/>
    <w:rsid w:val="00FF4E8C"/>
    <w:rsid w:val="00FF5057"/>
    <w:rsid w:val="00FF53CE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b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c">
    <w:name w:val="ОснТекст:"/>
    <w:basedOn w:val="a0"/>
    <w:next w:val="a"/>
    <w:rsid w:val="003761AB"/>
    <w:pPr>
      <w:spacing w:after="120"/>
    </w:pPr>
  </w:style>
  <w:style w:type="paragraph" w:customStyle="1" w:styleId="ad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e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9">
    <w:name w:val="Боковик"/>
    <w:basedOn w:val="a0"/>
    <w:link w:val="af"/>
    <w:qFormat/>
    <w:rsid w:val="003761AB"/>
    <w:pPr>
      <w:ind w:firstLine="0"/>
      <w:jc w:val="left"/>
    </w:pPr>
    <w:rPr>
      <w:sz w:val="16"/>
    </w:r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1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character" w:customStyle="1" w:styleId="af">
    <w:name w:val="Боковик Знак"/>
    <w:link w:val="a9"/>
    <w:rsid w:val="009F5798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First0">
    <w:name w:val="FirstОснТекст Знак"/>
    <w:link w:val="First"/>
    <w:rsid w:val="00A625D0"/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407F8-D959-4B90-9E64-9509E5F66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</Template>
  <TotalTime>658</TotalTime>
  <Pages>28</Pages>
  <Words>12511</Words>
  <Characters>71317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Kanat2020</cp:lastModifiedBy>
  <cp:revision>544</cp:revision>
  <cp:lastPrinted>2020-03-12T06:52:00Z</cp:lastPrinted>
  <dcterms:created xsi:type="dcterms:W3CDTF">2020-07-13T16:19:00Z</dcterms:created>
  <dcterms:modified xsi:type="dcterms:W3CDTF">2020-09-14T02:52:00Z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